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37308F" w14:textId="0F4473A4" w:rsidR="00C02EFB" w:rsidRPr="004D5F3E" w:rsidRDefault="00C02EFB">
      <w:pPr>
        <w:rPr>
          <w:rFonts w:cs="Arial"/>
          <w:b/>
          <w:color w:val="323E4F" w:themeColor="text2" w:themeShade="BF"/>
          <w:szCs w:val="20"/>
          <w:lang w:val="en-GB"/>
        </w:rPr>
      </w:pPr>
    </w:p>
    <w:tbl>
      <w:tblPr>
        <w:tblW w:w="5000" w:type="pct"/>
        <w:shd w:val="clear" w:color="auto" w:fill="323E4F" w:themeFill="text2" w:themeFillShade="BF"/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9060"/>
      </w:tblGrid>
      <w:tr w:rsidR="00347D5A" w:rsidRPr="004D5F3E" w14:paraId="78BD624A" w14:textId="77777777" w:rsidTr="00347D5A">
        <w:trPr>
          <w:trHeight w:val="27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23E4F" w:themeFill="text2" w:themeFillShade="BF"/>
          </w:tcPr>
          <w:p w14:paraId="0E4E9BD8" w14:textId="5BC90354" w:rsidR="00347D5A" w:rsidRPr="004D5F3E" w:rsidRDefault="00652B04" w:rsidP="00347D5A">
            <w:pPr>
              <w:jc w:val="left"/>
              <w:rPr>
                <w:b/>
                <w:color w:val="FFFFFF" w:themeColor="background1"/>
                <w:sz w:val="28"/>
                <w:szCs w:val="28"/>
                <w:lang w:val="en-GB"/>
              </w:rPr>
            </w:pPr>
            <w:r w:rsidRPr="004D5F3E">
              <w:rPr>
                <w:b/>
                <w:color w:val="FFFFFF" w:themeColor="background1"/>
                <w:sz w:val="28"/>
                <w:szCs w:val="28"/>
                <w:lang w:val="hr"/>
              </w:rPr>
              <w:t>NASLOV:</w:t>
            </w:r>
            <w:r w:rsidR="004D5F3E">
              <w:rPr>
                <w:color w:val="FFFFFF" w:themeColor="background1"/>
                <w:lang w:val="hr"/>
              </w:rPr>
              <w:t xml:space="preserve"> Programiranje robota</w:t>
            </w:r>
            <w:r w:rsidR="00F62A63" w:rsidRPr="004D5F3E">
              <w:rPr>
                <w:color w:val="FFFFFF" w:themeColor="background1"/>
                <w:lang w:val="hr"/>
              </w:rPr>
              <w:t xml:space="preserve"> - </w:t>
            </w:r>
            <w:r w:rsidR="00863111">
              <w:rPr>
                <w:color w:val="FFFFFF" w:themeColor="background1"/>
                <w:lang w:val="hr"/>
              </w:rPr>
              <w:t>praćenje objekata</w:t>
            </w:r>
          </w:p>
        </w:tc>
      </w:tr>
    </w:tbl>
    <w:p w14:paraId="1470B343" w14:textId="77777777" w:rsidR="00347D5A" w:rsidRPr="004D5F3E" w:rsidRDefault="00347D5A">
      <w:pPr>
        <w:rPr>
          <w:rFonts w:cs="Arial"/>
          <w:b/>
          <w:color w:val="323E4F" w:themeColor="text2" w:themeShade="BF"/>
          <w:szCs w:val="20"/>
          <w:lang w:val="en-GB"/>
        </w:rPr>
      </w:pPr>
    </w:p>
    <w:p w14:paraId="4299C6EA" w14:textId="77777777" w:rsidR="00347D5A" w:rsidRPr="004D5F3E" w:rsidRDefault="00347D5A">
      <w:pPr>
        <w:rPr>
          <w:rFonts w:cs="Arial"/>
          <w:b/>
          <w:color w:val="323E4F" w:themeColor="text2" w:themeShade="BF"/>
          <w:szCs w:val="20"/>
          <w:lang w:val="en-GB"/>
        </w:rPr>
      </w:pPr>
    </w:p>
    <w:tbl>
      <w:tblPr>
        <w:tblW w:w="5000" w:type="pct"/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2195"/>
        <w:gridCol w:w="3869"/>
        <w:gridCol w:w="1499"/>
        <w:gridCol w:w="1497"/>
      </w:tblGrid>
      <w:tr w:rsidR="00782E0A" w:rsidRPr="004D5F3E" w14:paraId="2380F6EA" w14:textId="77777777" w:rsidTr="00347D5A">
        <w:trPr>
          <w:trHeight w:val="270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CB9CA" w:themeFill="text2" w:themeFillTint="66"/>
          </w:tcPr>
          <w:p w14:paraId="2070D3FB" w14:textId="77777777" w:rsidR="00782E0A" w:rsidRPr="004D5F3E" w:rsidRDefault="00782E0A" w:rsidP="0064702D">
            <w:pPr>
              <w:pStyle w:val="Razrednaslov"/>
              <w:rPr>
                <w:lang w:val="en-GB"/>
              </w:rPr>
            </w:pPr>
            <w:r w:rsidRPr="004D5F3E">
              <w:rPr>
                <w:lang w:val="hr"/>
              </w:rPr>
              <w:t>SCENARIJ UČENJA</w:t>
            </w:r>
          </w:p>
        </w:tc>
      </w:tr>
      <w:tr w:rsidR="00185813" w:rsidRPr="004D5F3E" w14:paraId="5F9B14FB" w14:textId="77777777" w:rsidTr="0018581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trHeight w:val="179"/>
        </w:trPr>
        <w:tc>
          <w:tcPr>
            <w:tcW w:w="3347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58D215D" w14:textId="77777777" w:rsidR="00185813" w:rsidRPr="004D5F3E" w:rsidRDefault="00185813" w:rsidP="00652B04">
            <w:pPr>
              <w:rPr>
                <w:rFonts w:cs="Arial"/>
                <w:b/>
                <w:i/>
                <w:szCs w:val="20"/>
                <w:lang w:val="en-GB"/>
              </w:rPr>
            </w:pPr>
            <w:r w:rsidRPr="004D5F3E">
              <w:rPr>
                <w:b/>
                <w:i/>
                <w:color w:val="323E4F" w:themeColor="text2" w:themeShade="BF"/>
                <w:lang w:val="hr"/>
              </w:rPr>
              <w:t xml:space="preserve">Škola: </w:t>
            </w:r>
          </w:p>
        </w:tc>
        <w:tc>
          <w:tcPr>
            <w:tcW w:w="827" w:type="pct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3245A2A9" w14:textId="77777777" w:rsidR="00185813" w:rsidRPr="004D5F3E" w:rsidRDefault="00185813" w:rsidP="00B15992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4D5F3E">
              <w:rPr>
                <w:color w:val="323E4F" w:themeColor="text2" w:themeShade="BF"/>
                <w:lang w:val="hr"/>
              </w:rPr>
              <w:t>Trajanje (minute):</w:t>
            </w: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347DF7E0" w14:textId="77777777" w:rsidR="00185813" w:rsidRPr="004D5F3E" w:rsidRDefault="00815EC6" w:rsidP="00B15992">
            <w:pPr>
              <w:jc w:val="right"/>
              <w:rPr>
                <w:rFonts w:cs="Arial"/>
                <w:color w:val="323E4F" w:themeColor="text2" w:themeShade="BF"/>
                <w:szCs w:val="20"/>
                <w:lang w:val="en-GB"/>
              </w:rPr>
            </w:pPr>
            <w:r w:rsidRPr="004D5F3E">
              <w:rPr>
                <w:color w:val="323E4F" w:themeColor="text2" w:themeShade="BF"/>
                <w:szCs w:val="20"/>
                <w:lang w:val="hr"/>
              </w:rPr>
              <w:t>90</w:t>
            </w:r>
          </w:p>
        </w:tc>
      </w:tr>
      <w:tr w:rsidR="00782E0A" w:rsidRPr="004D5F3E" w14:paraId="0781A3E0" w14:textId="77777777" w:rsidTr="00B1599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trHeight w:val="240"/>
        </w:trPr>
        <w:tc>
          <w:tcPr>
            <w:tcW w:w="1212" w:type="pct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B80BB65" w14:textId="2A4996DD" w:rsidR="00782E0A" w:rsidRPr="004D5F3E" w:rsidRDefault="00863111" w:rsidP="00652B04">
            <w:pPr>
              <w:pStyle w:val="Razred"/>
              <w:rPr>
                <w:color w:val="323E4F" w:themeColor="text2" w:themeShade="BF"/>
                <w:lang w:val="en-GB"/>
              </w:rPr>
            </w:pPr>
            <w:r>
              <w:rPr>
                <w:color w:val="323E4F" w:themeColor="text2" w:themeShade="BF"/>
                <w:lang w:val="hr"/>
              </w:rPr>
              <w:t>Učitelj</w:t>
            </w:r>
            <w:r w:rsidR="00782E0A" w:rsidRPr="004D5F3E">
              <w:rPr>
                <w:color w:val="323E4F" w:themeColor="text2" w:themeShade="BF"/>
                <w:lang w:val="hr"/>
              </w:rPr>
              <w:t>:</w:t>
            </w:r>
          </w:p>
        </w:tc>
        <w:tc>
          <w:tcPr>
            <w:tcW w:w="2135" w:type="pct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74A20634" w14:textId="77777777" w:rsidR="00782E0A" w:rsidRPr="004D5F3E" w:rsidRDefault="00782E0A" w:rsidP="00B15992">
            <w:pPr>
              <w:rPr>
                <w:rFonts w:cs="Arial"/>
                <w:b/>
                <w:color w:val="323E4F" w:themeColor="text2" w:themeShade="BF"/>
                <w:szCs w:val="20"/>
                <w:lang w:val="en-GB"/>
              </w:rPr>
            </w:pPr>
          </w:p>
        </w:tc>
        <w:tc>
          <w:tcPr>
            <w:tcW w:w="827" w:type="pct"/>
            <w:tcBorders>
              <w:top w:val="single" w:sz="4" w:space="0" w:color="auto"/>
              <w:right w:val="nil"/>
            </w:tcBorders>
            <w:vAlign w:val="center"/>
          </w:tcPr>
          <w:p w14:paraId="303D23E2" w14:textId="508933D0" w:rsidR="00782E0A" w:rsidRPr="004D5F3E" w:rsidRDefault="00863111" w:rsidP="00B15992">
            <w:pPr>
              <w:pStyle w:val="Razred"/>
              <w:rPr>
                <w:color w:val="323E4F" w:themeColor="text2" w:themeShade="BF"/>
                <w:lang w:val="en-GB"/>
              </w:rPr>
            </w:pPr>
            <w:r>
              <w:rPr>
                <w:color w:val="323E4F" w:themeColor="text2" w:themeShade="BF"/>
                <w:lang w:val="hr"/>
              </w:rPr>
              <w:t>Dob učenika</w:t>
            </w:r>
            <w:r w:rsidR="00782E0A" w:rsidRPr="004D5F3E">
              <w:rPr>
                <w:color w:val="323E4F" w:themeColor="text2" w:themeShade="BF"/>
                <w:lang w:val="hr"/>
              </w:rPr>
              <w:t>:</w:t>
            </w:r>
          </w:p>
        </w:tc>
        <w:tc>
          <w:tcPr>
            <w:tcW w:w="826" w:type="pct"/>
            <w:tcBorders>
              <w:top w:val="single" w:sz="4" w:space="0" w:color="auto"/>
              <w:left w:val="nil"/>
            </w:tcBorders>
            <w:vAlign w:val="center"/>
          </w:tcPr>
          <w:p w14:paraId="34965D2F" w14:textId="77777777" w:rsidR="00782E0A" w:rsidRPr="004D5F3E" w:rsidRDefault="00815EC6" w:rsidP="00DB0B32">
            <w:pPr>
              <w:jc w:val="right"/>
              <w:rPr>
                <w:rFonts w:cs="Arial"/>
                <w:bCs/>
                <w:color w:val="323E4F" w:themeColor="text2" w:themeShade="BF"/>
                <w:szCs w:val="20"/>
                <w:lang w:val="en-GB"/>
              </w:rPr>
            </w:pPr>
            <w:r w:rsidRPr="004D5F3E">
              <w:rPr>
                <w:color w:val="323E4F" w:themeColor="text2" w:themeShade="BF"/>
                <w:szCs w:val="20"/>
                <w:lang w:val="hr"/>
              </w:rPr>
              <w:t>13-14</w:t>
            </w:r>
          </w:p>
        </w:tc>
      </w:tr>
    </w:tbl>
    <w:p w14:paraId="13788D03" w14:textId="77777777" w:rsidR="00C02EFB" w:rsidRPr="004D5F3E" w:rsidRDefault="00C02EFB">
      <w:pPr>
        <w:rPr>
          <w:rFonts w:cs="Arial"/>
          <w:b/>
          <w:color w:val="323E4F" w:themeColor="text2" w:themeShade="BF"/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5DCE4" w:themeFill="text2" w:themeFillTint="33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2339"/>
        <w:gridCol w:w="6721"/>
      </w:tblGrid>
      <w:tr w:rsidR="004E3F36" w:rsidRPr="004D5F3E" w14:paraId="183BB54B" w14:textId="77777777" w:rsidTr="00782E0A">
        <w:trPr>
          <w:trHeight w:val="213"/>
        </w:trPr>
        <w:tc>
          <w:tcPr>
            <w:tcW w:w="1291" w:type="pct"/>
            <w:shd w:val="clear" w:color="auto" w:fill="D5DCE4" w:themeFill="text2" w:themeFillTint="33"/>
            <w:vAlign w:val="center"/>
          </w:tcPr>
          <w:p w14:paraId="12C66E41" w14:textId="77777777" w:rsidR="004E3F36" w:rsidRPr="004D5F3E" w:rsidRDefault="00C02EFB" w:rsidP="00C02EFB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4D5F3E">
              <w:rPr>
                <w:color w:val="323E4F" w:themeColor="text2" w:themeShade="BF"/>
                <w:lang w:val="hr"/>
              </w:rPr>
              <w:t xml:space="preserve"> Bitno pitanje</w:t>
            </w:r>
            <w:r w:rsidR="004E3F36" w:rsidRPr="004D5F3E">
              <w:rPr>
                <w:color w:val="323E4F" w:themeColor="text2" w:themeShade="BF"/>
                <w:lang w:val="hr"/>
              </w:rPr>
              <w:t>:</w:t>
            </w:r>
          </w:p>
        </w:tc>
        <w:tc>
          <w:tcPr>
            <w:tcW w:w="3709" w:type="pct"/>
            <w:shd w:val="clear" w:color="auto" w:fill="D5DCE4" w:themeFill="text2" w:themeFillTint="33"/>
            <w:vAlign w:val="center"/>
          </w:tcPr>
          <w:p w14:paraId="618075FF" w14:textId="4B24246D" w:rsidR="004E3F36" w:rsidRPr="004D5F3E" w:rsidRDefault="00616748" w:rsidP="0024778F">
            <w:pPr>
              <w:pStyle w:val="Razrednaslov"/>
              <w:rPr>
                <w:b w:val="0"/>
                <w:bCs/>
                <w:color w:val="323E4F" w:themeColor="text2" w:themeShade="BF"/>
                <w:lang w:val="en-GB"/>
              </w:rPr>
            </w:pPr>
            <w:r w:rsidRPr="004D5F3E">
              <w:rPr>
                <w:b w:val="0"/>
                <w:color w:val="323E4F" w:themeColor="text2" w:themeShade="BF"/>
                <w:lang w:val="hr"/>
              </w:rPr>
              <w:t>Kako pripremiti robota za praćenje objekta</w:t>
            </w:r>
          </w:p>
        </w:tc>
      </w:tr>
    </w:tbl>
    <w:p w14:paraId="45A6C92D" w14:textId="77777777" w:rsidR="00C02EFB" w:rsidRPr="004D5F3E" w:rsidRDefault="00C02EFB" w:rsidP="009032CB">
      <w:pPr>
        <w:rPr>
          <w:color w:val="323E4F" w:themeColor="text2" w:themeShade="BF"/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C02EFB" w:rsidRPr="004D5F3E" w14:paraId="210A23E8" w14:textId="77777777" w:rsidTr="00C02EFB">
        <w:trPr>
          <w:trHeight w:val="240"/>
        </w:trPr>
        <w:tc>
          <w:tcPr>
            <w:tcW w:w="5000" w:type="pct"/>
            <w:tcBorders>
              <w:left w:val="single" w:sz="4" w:space="0" w:color="auto"/>
              <w:bottom w:val="nil"/>
            </w:tcBorders>
          </w:tcPr>
          <w:p w14:paraId="2A808F67" w14:textId="77777777" w:rsidR="00C02EFB" w:rsidRPr="004D5F3E" w:rsidRDefault="00C02EFB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4D5F3E">
              <w:rPr>
                <w:color w:val="323E4F" w:themeColor="text2" w:themeShade="BF"/>
                <w:lang w:val="hr"/>
              </w:rPr>
              <w:t>Teme:</w:t>
            </w:r>
          </w:p>
        </w:tc>
      </w:tr>
      <w:tr w:rsidR="00C02EFB" w:rsidRPr="004D5F3E" w14:paraId="1534283B" w14:textId="77777777" w:rsidTr="00C02EFB">
        <w:trPr>
          <w:trHeight w:val="240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1D104BAF" w14:textId="306158E8" w:rsidR="00C02EFB" w:rsidRPr="004D5F3E" w:rsidRDefault="00C51900" w:rsidP="004D4E3B">
            <w:pPr>
              <w:pStyle w:val="Razred"/>
              <w:numPr>
                <w:ilvl w:val="0"/>
                <w:numId w:val="4"/>
              </w:numPr>
              <w:rPr>
                <w:b w:val="0"/>
                <w:i w:val="0"/>
                <w:color w:val="323E4F" w:themeColor="text2" w:themeShade="BF"/>
                <w:lang w:val="en-GB"/>
              </w:rPr>
            </w:pPr>
            <w:r w:rsidRPr="004D5F3E">
              <w:rPr>
                <w:b w:val="0"/>
                <w:i w:val="0"/>
                <w:color w:val="323E4F" w:themeColor="text2" w:themeShade="BF"/>
                <w:lang w:val="hr"/>
              </w:rPr>
              <w:t xml:space="preserve">Programiranje robota </w:t>
            </w:r>
            <w:r w:rsidR="00863111">
              <w:rPr>
                <w:b w:val="0"/>
                <w:i w:val="0"/>
                <w:color w:val="323E4F" w:themeColor="text2" w:themeShade="BF"/>
                <w:lang w:val="hr"/>
              </w:rPr>
              <w:t>koji</w:t>
            </w:r>
            <w:r w:rsidRPr="004D5F3E">
              <w:rPr>
                <w:b w:val="0"/>
                <w:i w:val="0"/>
                <w:color w:val="323E4F" w:themeColor="text2" w:themeShade="BF"/>
                <w:lang w:val="hr"/>
              </w:rPr>
              <w:t xml:space="preserve"> </w:t>
            </w:r>
            <w:r w:rsidR="00863111">
              <w:rPr>
                <w:b w:val="0"/>
                <w:i w:val="0"/>
                <w:color w:val="323E4F" w:themeColor="text2" w:themeShade="BF"/>
                <w:lang w:val="hr"/>
              </w:rPr>
              <w:t xml:space="preserve">slijedi </w:t>
            </w:r>
            <w:r w:rsidRPr="004D5F3E">
              <w:rPr>
                <w:b w:val="0"/>
                <w:i w:val="0"/>
                <w:color w:val="323E4F" w:themeColor="text2" w:themeShade="BF"/>
                <w:lang w:val="hr"/>
              </w:rPr>
              <w:t>objekte korištenj</w:t>
            </w:r>
            <w:r w:rsidR="00863111">
              <w:rPr>
                <w:b w:val="0"/>
                <w:i w:val="0"/>
                <w:color w:val="323E4F" w:themeColor="text2" w:themeShade="BF"/>
                <w:lang w:val="hr"/>
              </w:rPr>
              <w:t>em</w:t>
            </w:r>
            <w:r w:rsidRPr="004D5F3E">
              <w:rPr>
                <w:b w:val="0"/>
                <w:i w:val="0"/>
                <w:color w:val="323E4F" w:themeColor="text2" w:themeShade="BF"/>
                <w:lang w:val="hr"/>
              </w:rPr>
              <w:t xml:space="preserve"> praćenja</w:t>
            </w:r>
            <w:r w:rsidR="00863111">
              <w:rPr>
                <w:b w:val="0"/>
                <w:i w:val="0"/>
                <w:color w:val="323E4F" w:themeColor="text2" w:themeShade="BF"/>
                <w:lang w:val="hr"/>
              </w:rPr>
              <w:t xml:space="preserve"> </w:t>
            </w:r>
            <w:r w:rsidRPr="004D5F3E">
              <w:rPr>
                <w:b w:val="0"/>
                <w:i w:val="0"/>
                <w:color w:val="323E4F" w:themeColor="text2" w:themeShade="BF"/>
                <w:lang w:val="hr"/>
              </w:rPr>
              <w:t>i prepoznavanja objekata</w:t>
            </w:r>
          </w:p>
        </w:tc>
      </w:tr>
      <w:tr w:rsidR="009032CB" w:rsidRPr="004D5F3E" w14:paraId="26FCA3A9" w14:textId="77777777" w:rsidTr="00C02EFB">
        <w:trPr>
          <w:trHeight w:val="240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0CF826FE" w14:textId="77777777" w:rsidR="009032CB" w:rsidRPr="004D5F3E" w:rsidRDefault="004E3F36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4D5F3E">
              <w:rPr>
                <w:color w:val="323E4F" w:themeColor="text2" w:themeShade="BF"/>
                <w:lang w:val="hr"/>
              </w:rPr>
              <w:t>Cilj:</w:t>
            </w:r>
          </w:p>
        </w:tc>
      </w:tr>
      <w:tr w:rsidR="009032CB" w:rsidRPr="004D5F3E" w14:paraId="5BBA987E" w14:textId="77777777" w:rsidTr="00957009">
        <w:trPr>
          <w:trHeight w:val="243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451F4583" w14:textId="50D24925" w:rsidR="00DE41FA" w:rsidRPr="004D5F3E" w:rsidRDefault="00863111" w:rsidP="00A96105">
            <w:pPr>
              <w:numPr>
                <w:ilvl w:val="0"/>
                <w:numId w:val="1"/>
              </w:numPr>
              <w:ind w:left="709"/>
              <w:rPr>
                <w:color w:val="323E4F" w:themeColor="text2" w:themeShade="BF"/>
                <w:lang w:val="en-GB"/>
              </w:rPr>
            </w:pPr>
            <w:r>
              <w:rPr>
                <w:color w:val="323E4F" w:themeColor="text2" w:themeShade="BF"/>
                <w:lang w:val="hr"/>
              </w:rPr>
              <w:t>Učenje</w:t>
            </w:r>
            <w:r w:rsidR="00A3400C" w:rsidRPr="004D5F3E">
              <w:rPr>
                <w:color w:val="323E4F" w:themeColor="text2" w:themeShade="BF"/>
                <w:lang w:val="hr"/>
              </w:rPr>
              <w:t xml:space="preserve"> programira</w:t>
            </w:r>
            <w:r>
              <w:rPr>
                <w:color w:val="323E4F" w:themeColor="text2" w:themeShade="BF"/>
                <w:lang w:val="hr"/>
              </w:rPr>
              <w:t>nja</w:t>
            </w:r>
            <w:r w:rsidR="00A3400C" w:rsidRPr="004D5F3E">
              <w:rPr>
                <w:color w:val="323E4F" w:themeColor="text2" w:themeShade="BF"/>
                <w:lang w:val="hr"/>
              </w:rPr>
              <w:t xml:space="preserve"> </w:t>
            </w:r>
            <w:r w:rsidR="00F066F5" w:rsidRPr="004D5F3E">
              <w:rPr>
                <w:color w:val="323E4F" w:themeColor="text2" w:themeShade="BF"/>
                <w:lang w:val="hr"/>
              </w:rPr>
              <w:t>robota za praćenje objekta</w:t>
            </w:r>
          </w:p>
        </w:tc>
      </w:tr>
      <w:tr w:rsidR="009032CB" w:rsidRPr="004D5F3E" w14:paraId="5B549DA3" w14:textId="77777777" w:rsidTr="00957009">
        <w:trPr>
          <w:trHeight w:val="70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  <w:shd w:val="clear" w:color="auto" w:fill="auto"/>
          </w:tcPr>
          <w:p w14:paraId="2078F4D0" w14:textId="3A958536" w:rsidR="009032CB" w:rsidRPr="004D5F3E" w:rsidRDefault="004E3F36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4D5F3E">
              <w:rPr>
                <w:color w:val="323E4F" w:themeColor="text2" w:themeShade="BF"/>
                <w:lang w:val="hr"/>
              </w:rPr>
              <w:t>Ishod:</w:t>
            </w:r>
          </w:p>
        </w:tc>
      </w:tr>
      <w:tr w:rsidR="009032CB" w:rsidRPr="004D5F3E" w14:paraId="5208A8E9" w14:textId="77777777" w:rsidTr="00957009">
        <w:trPr>
          <w:trHeight w:val="244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  <w:shd w:val="clear" w:color="auto" w:fill="auto"/>
          </w:tcPr>
          <w:p w14:paraId="58305A65" w14:textId="39D463EB" w:rsidR="00003BB5" w:rsidRPr="004D5F3E" w:rsidRDefault="00863111" w:rsidP="005B2B88">
            <w:pPr>
              <w:pStyle w:val="Razred"/>
              <w:numPr>
                <w:ilvl w:val="0"/>
                <w:numId w:val="2"/>
              </w:numPr>
              <w:rPr>
                <w:b w:val="0"/>
                <w:i w:val="0"/>
                <w:color w:val="323E4F" w:themeColor="text2" w:themeShade="BF"/>
                <w:lang w:val="en-GB"/>
              </w:rPr>
            </w:pPr>
            <w:r>
              <w:rPr>
                <w:b w:val="0"/>
                <w:i w:val="0"/>
                <w:color w:val="323E4F" w:themeColor="text2" w:themeShade="BF"/>
                <w:lang w:val="hr"/>
              </w:rPr>
              <w:t xml:space="preserve">Naučiti </w:t>
            </w:r>
            <w:r w:rsidR="00E16090" w:rsidRPr="004D5F3E">
              <w:rPr>
                <w:b w:val="0"/>
                <w:i w:val="0"/>
                <w:color w:val="323E4F" w:themeColor="text2" w:themeShade="BF"/>
                <w:lang w:val="hr"/>
              </w:rPr>
              <w:t xml:space="preserve">napisati program za </w:t>
            </w:r>
            <w:r w:rsidR="00F066F5" w:rsidRPr="004D5F3E">
              <w:rPr>
                <w:b w:val="0"/>
                <w:i w:val="0"/>
                <w:color w:val="323E4F" w:themeColor="text2" w:themeShade="BF"/>
                <w:lang w:val="hr"/>
              </w:rPr>
              <w:t xml:space="preserve">robota </w:t>
            </w:r>
            <w:r>
              <w:rPr>
                <w:b w:val="0"/>
                <w:i w:val="0"/>
                <w:color w:val="323E4F" w:themeColor="text2" w:themeShade="BF"/>
                <w:lang w:val="hr"/>
              </w:rPr>
              <w:t>koji</w:t>
            </w:r>
            <w:r w:rsidR="004D5F3E">
              <w:rPr>
                <w:b w:val="0"/>
                <w:i w:val="0"/>
                <w:color w:val="323E4F" w:themeColor="text2" w:themeShade="BF"/>
                <w:lang w:val="hr"/>
              </w:rPr>
              <w:t xml:space="preserve"> slijedi objekt</w:t>
            </w:r>
          </w:p>
        </w:tc>
      </w:tr>
      <w:tr w:rsidR="009032CB" w:rsidRPr="004D5F3E" w14:paraId="220BCEEE" w14:textId="77777777" w:rsidTr="00957009">
        <w:trPr>
          <w:trHeight w:val="226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176412A5" w14:textId="0AF9D89D" w:rsidR="000F7E60" w:rsidRPr="004D5F3E" w:rsidRDefault="004E3F36" w:rsidP="00F52585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4D5F3E">
              <w:rPr>
                <w:color w:val="323E4F" w:themeColor="text2" w:themeShade="BF"/>
                <w:lang w:val="hr"/>
              </w:rPr>
              <w:t>Obrasci rada:</w:t>
            </w:r>
          </w:p>
          <w:p w14:paraId="2DF7B31D" w14:textId="77777777" w:rsidR="000F7E60" w:rsidRPr="004D5F3E" w:rsidRDefault="000F7E60" w:rsidP="00F52585">
            <w:pPr>
              <w:pStyle w:val="Razred"/>
              <w:rPr>
                <w:rFonts w:cs="Calibri"/>
                <w:color w:val="323E4F"/>
                <w:lang w:val="en-GB"/>
              </w:rPr>
            </w:pPr>
          </w:p>
          <w:p w14:paraId="3144D2C7" w14:textId="52D6D988" w:rsidR="00F52585" w:rsidRPr="004D5F3E" w:rsidRDefault="00DB0B32" w:rsidP="000F7E60">
            <w:pPr>
              <w:pStyle w:val="Razred"/>
              <w:numPr>
                <w:ilvl w:val="0"/>
                <w:numId w:val="2"/>
              </w:numPr>
              <w:rPr>
                <w:b w:val="0"/>
                <w:bCs/>
                <w:i w:val="0"/>
                <w:iCs/>
                <w:color w:val="323E4F" w:themeColor="text2" w:themeShade="BF"/>
                <w:lang w:val="en-GB"/>
              </w:rPr>
            </w:pPr>
            <w:r w:rsidRPr="004D5F3E">
              <w:rPr>
                <w:b w:val="0"/>
                <w:i w:val="0"/>
                <w:color w:val="323E4F"/>
                <w:lang w:val="hr"/>
              </w:rPr>
              <w:t>rad u parovima, grupni rad</w:t>
            </w:r>
          </w:p>
          <w:p w14:paraId="7B6F650C" w14:textId="77777777" w:rsidR="00F52585" w:rsidRPr="004D5F3E" w:rsidRDefault="00F52585" w:rsidP="000F7E60">
            <w:pPr>
              <w:jc w:val="left"/>
              <w:rPr>
                <w:color w:val="323E4F" w:themeColor="text2" w:themeShade="BF"/>
                <w:lang w:val="en-GB"/>
              </w:rPr>
            </w:pPr>
          </w:p>
          <w:p w14:paraId="7B846B0D" w14:textId="0E56E4AD" w:rsidR="009032CB" w:rsidRPr="004D5F3E" w:rsidRDefault="00F52585" w:rsidP="00F52585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4D5F3E">
              <w:rPr>
                <w:color w:val="323E4F" w:themeColor="text2" w:themeShade="BF"/>
                <w:lang w:val="hr"/>
              </w:rPr>
              <w:t>Metode:</w:t>
            </w:r>
          </w:p>
        </w:tc>
      </w:tr>
      <w:tr w:rsidR="009032CB" w:rsidRPr="004D5F3E" w14:paraId="50EDAD33" w14:textId="77777777" w:rsidTr="00957009">
        <w:trPr>
          <w:trHeight w:val="80"/>
        </w:trPr>
        <w:tc>
          <w:tcPr>
            <w:tcW w:w="5000" w:type="pct"/>
            <w:tcBorders>
              <w:top w:val="nil"/>
              <w:left w:val="single" w:sz="4" w:space="0" w:color="auto"/>
            </w:tcBorders>
          </w:tcPr>
          <w:p w14:paraId="3A0E4805" w14:textId="368F84CF" w:rsidR="00FE6368" w:rsidRPr="004D5F3E" w:rsidRDefault="000F7E60" w:rsidP="00652B04">
            <w:pPr>
              <w:pStyle w:val="ListParagraph"/>
              <w:numPr>
                <w:ilvl w:val="0"/>
                <w:numId w:val="12"/>
              </w:numPr>
              <w:jc w:val="left"/>
              <w:rPr>
                <w:bCs/>
                <w:lang w:val="en-GB"/>
              </w:rPr>
            </w:pPr>
            <w:r w:rsidRPr="004D5F3E">
              <w:rPr>
                <w:color w:val="323E4F"/>
                <w:lang w:val="hr"/>
              </w:rPr>
              <w:t>prezentacija, razgovor, rasprava, interaktivna vježba</w:t>
            </w:r>
          </w:p>
        </w:tc>
      </w:tr>
    </w:tbl>
    <w:p w14:paraId="491A5F02" w14:textId="77777777" w:rsidR="00C02EFB" w:rsidRPr="004D5F3E" w:rsidRDefault="00C02EFB" w:rsidP="009976FF">
      <w:pPr>
        <w:rPr>
          <w:szCs w:val="20"/>
          <w:lang w:val="en-GB"/>
        </w:rPr>
      </w:pPr>
    </w:p>
    <w:p w14:paraId="13BBB5A2" w14:textId="77777777" w:rsidR="00FE6368" w:rsidRPr="004D5F3E" w:rsidRDefault="00FE6368" w:rsidP="009976FF">
      <w:pPr>
        <w:rPr>
          <w:szCs w:val="20"/>
          <w:lang w:val="en-GB"/>
        </w:rPr>
      </w:pPr>
    </w:p>
    <w:p w14:paraId="2333BC87" w14:textId="77777777" w:rsidR="00FE6368" w:rsidRPr="004D5F3E" w:rsidRDefault="00FE6368" w:rsidP="009976FF">
      <w:pPr>
        <w:rPr>
          <w:szCs w:val="20"/>
          <w:lang w:val="en-GB"/>
        </w:rPr>
      </w:pPr>
    </w:p>
    <w:tbl>
      <w:tblPr>
        <w:tblW w:w="494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8978"/>
      </w:tblGrid>
      <w:tr w:rsidR="00BD5282" w:rsidRPr="004D5F3E" w14:paraId="76D24413" w14:textId="77777777" w:rsidTr="00782E0A">
        <w:trPr>
          <w:trHeight w:val="287"/>
        </w:trPr>
        <w:tc>
          <w:tcPr>
            <w:tcW w:w="5000" w:type="pct"/>
            <w:shd w:val="clear" w:color="auto" w:fill="ACB9CA" w:themeFill="text2" w:themeFillTint="66"/>
            <w:vAlign w:val="center"/>
          </w:tcPr>
          <w:p w14:paraId="12D4551F" w14:textId="77777777" w:rsidR="00CA4949" w:rsidRPr="004D5F3E" w:rsidRDefault="00C40D07" w:rsidP="001331D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en-GB"/>
              </w:rPr>
            </w:pPr>
            <w:r w:rsidRPr="004D5F3E">
              <w:rPr>
                <w:b/>
                <w:color w:val="FFFFFF"/>
                <w:szCs w:val="20"/>
                <w:lang w:val="hr"/>
              </w:rPr>
              <w:t>ARTIKULACIJA</w:t>
            </w:r>
          </w:p>
        </w:tc>
      </w:tr>
      <w:tr w:rsidR="00BD5282" w:rsidRPr="004D5F3E" w14:paraId="0C7C802F" w14:textId="77777777" w:rsidTr="00BD5282">
        <w:trPr>
          <w:trHeight w:val="190"/>
        </w:trPr>
        <w:tc>
          <w:tcPr>
            <w:tcW w:w="5000" w:type="pct"/>
            <w:vAlign w:val="center"/>
          </w:tcPr>
          <w:p w14:paraId="7B8A877B" w14:textId="77777777" w:rsidR="00BD5282" w:rsidRPr="004D5F3E" w:rsidRDefault="00EC6578" w:rsidP="0024778F">
            <w:pPr>
              <w:pStyle w:val="Razredcentar"/>
              <w:rPr>
                <w:color w:val="323E4F" w:themeColor="text2" w:themeShade="BF"/>
                <w:lang w:val="en-GB"/>
              </w:rPr>
            </w:pPr>
            <w:r w:rsidRPr="004D5F3E">
              <w:rPr>
                <w:color w:val="323E4F" w:themeColor="text2" w:themeShade="BF"/>
                <w:lang w:val="hr"/>
              </w:rPr>
              <w:t>Tijek akcije (trajanje, minute)</w:t>
            </w:r>
          </w:p>
        </w:tc>
      </w:tr>
      <w:tr w:rsidR="00BD5282" w:rsidRPr="004D5F3E" w14:paraId="327CB7B9" w14:textId="77777777" w:rsidTr="001E46EC">
        <w:trPr>
          <w:trHeight w:val="417"/>
        </w:trPr>
        <w:tc>
          <w:tcPr>
            <w:tcW w:w="5000" w:type="pct"/>
            <w:tcBorders>
              <w:bottom w:val="nil"/>
            </w:tcBorders>
            <w:vAlign w:val="center"/>
          </w:tcPr>
          <w:p w14:paraId="1F4E405A" w14:textId="77777777" w:rsidR="00BD5282" w:rsidRPr="004D5F3E" w:rsidRDefault="00BB1EA6" w:rsidP="00C11074">
            <w:pPr>
              <w:jc w:val="center"/>
              <w:rPr>
                <w:b/>
                <w:lang w:val="en-GB"/>
              </w:rPr>
            </w:pPr>
            <w:r w:rsidRPr="004D5F3E">
              <w:rPr>
                <w:b/>
                <w:lang w:val="hr"/>
              </w:rPr>
              <w:t>UVOD</w:t>
            </w:r>
          </w:p>
          <w:p w14:paraId="180775CB" w14:textId="77777777" w:rsidR="00DB0B32" w:rsidRPr="004D5F3E" w:rsidRDefault="00DB0B32" w:rsidP="00C11074">
            <w:pPr>
              <w:jc w:val="center"/>
              <w:rPr>
                <w:b/>
                <w:lang w:val="en-GB"/>
              </w:rPr>
            </w:pPr>
          </w:p>
          <w:p w14:paraId="22A51264" w14:textId="1DBFB491" w:rsidR="00220201" w:rsidRPr="004D5F3E" w:rsidRDefault="00220201" w:rsidP="00220201">
            <w:pPr>
              <w:jc w:val="left"/>
              <w:rPr>
                <w:rFonts w:cs="Calibri"/>
                <w:color w:val="44546A"/>
                <w:szCs w:val="20"/>
                <w:lang w:val="en-GB"/>
              </w:rPr>
            </w:pPr>
            <w:r w:rsidRPr="004D5F3E">
              <w:rPr>
                <w:color w:val="44546A"/>
                <w:szCs w:val="20"/>
                <w:lang w:val="hr"/>
              </w:rPr>
              <w:t xml:space="preserve">Naučili smo kako </w:t>
            </w:r>
            <w:r w:rsidR="00863111">
              <w:rPr>
                <w:color w:val="44546A"/>
                <w:szCs w:val="20"/>
                <w:lang w:val="hr"/>
              </w:rPr>
              <w:t>programirati</w:t>
            </w:r>
            <w:r w:rsidR="004D5F3E">
              <w:rPr>
                <w:color w:val="44546A"/>
                <w:szCs w:val="20"/>
                <w:lang w:val="hr"/>
              </w:rPr>
              <w:t xml:space="preserve"> </w:t>
            </w:r>
            <w:r w:rsidR="00863111">
              <w:rPr>
                <w:color w:val="44546A"/>
                <w:szCs w:val="20"/>
                <w:lang w:val="hr"/>
              </w:rPr>
              <w:t xml:space="preserve">kretanje </w:t>
            </w:r>
            <w:r w:rsidR="004D5F3E">
              <w:rPr>
                <w:color w:val="44546A"/>
                <w:szCs w:val="20"/>
                <w:lang w:val="hr"/>
              </w:rPr>
              <w:t>robot</w:t>
            </w:r>
            <w:r w:rsidR="00863111">
              <w:rPr>
                <w:color w:val="44546A"/>
                <w:szCs w:val="20"/>
                <w:lang w:val="hr"/>
              </w:rPr>
              <w:t xml:space="preserve">a </w:t>
            </w:r>
            <w:r w:rsidRPr="004D5F3E">
              <w:rPr>
                <w:color w:val="44546A"/>
                <w:szCs w:val="20"/>
                <w:lang w:val="hr"/>
              </w:rPr>
              <w:t xml:space="preserve">u našoj prethodnoj lekciji. </w:t>
            </w:r>
          </w:p>
          <w:p w14:paraId="31BF4352" w14:textId="7B55B240" w:rsidR="00220201" w:rsidRPr="004D5F3E" w:rsidRDefault="00596E48" w:rsidP="00220201">
            <w:pPr>
              <w:jc w:val="left"/>
              <w:rPr>
                <w:rFonts w:cs="Calibri"/>
                <w:color w:val="44546A"/>
                <w:szCs w:val="20"/>
                <w:lang w:val="en-GB"/>
              </w:rPr>
            </w:pPr>
            <w:r>
              <w:rPr>
                <w:color w:val="44546A"/>
                <w:szCs w:val="20"/>
                <w:lang w:val="hr"/>
              </w:rPr>
              <w:t>Provjerite sa</w:t>
            </w:r>
            <w:r w:rsidR="00F95938" w:rsidRPr="004D5F3E">
              <w:rPr>
                <w:color w:val="44546A"/>
                <w:szCs w:val="20"/>
                <w:lang w:val="hr"/>
              </w:rPr>
              <w:t xml:space="preserve"> svojim učenicima razumiju li sve iz p</w:t>
            </w:r>
            <w:r w:rsidR="00863111">
              <w:rPr>
                <w:color w:val="44546A"/>
                <w:szCs w:val="20"/>
                <w:lang w:val="hr"/>
              </w:rPr>
              <w:t>rethodne</w:t>
            </w:r>
            <w:r w:rsidR="00F95938" w:rsidRPr="004D5F3E">
              <w:rPr>
                <w:color w:val="44546A"/>
                <w:szCs w:val="20"/>
                <w:lang w:val="hr"/>
              </w:rPr>
              <w:t xml:space="preserve"> </w:t>
            </w:r>
            <w:r w:rsidR="00863111">
              <w:rPr>
                <w:color w:val="44546A"/>
                <w:szCs w:val="20"/>
                <w:lang w:val="hr"/>
              </w:rPr>
              <w:t>lekcije</w:t>
            </w:r>
            <w:r w:rsidR="00F95938" w:rsidRPr="004D5F3E">
              <w:rPr>
                <w:color w:val="44546A"/>
                <w:szCs w:val="20"/>
                <w:lang w:val="hr"/>
              </w:rPr>
              <w:t xml:space="preserve"> i jesu li spremni za sljedeći korak.</w:t>
            </w:r>
            <w:r>
              <w:rPr>
                <w:color w:val="44546A"/>
                <w:szCs w:val="20"/>
                <w:lang w:val="hr"/>
              </w:rPr>
              <w:t xml:space="preserve"> </w:t>
            </w:r>
          </w:p>
          <w:p w14:paraId="11867516" w14:textId="5FE48857" w:rsidR="00220201" w:rsidRPr="004D5F3E" w:rsidRDefault="00F95938" w:rsidP="00220201">
            <w:pPr>
              <w:jc w:val="left"/>
              <w:rPr>
                <w:rFonts w:cs="Calibri"/>
                <w:b/>
                <w:bCs/>
                <w:color w:val="44546A"/>
                <w:szCs w:val="20"/>
                <w:lang w:val="en-GB" w:eastAsia="en-US"/>
              </w:rPr>
            </w:pPr>
            <w:r w:rsidRPr="004D5F3E">
              <w:rPr>
                <w:color w:val="44546A"/>
                <w:szCs w:val="20"/>
                <w:lang w:val="hr"/>
              </w:rPr>
              <w:t xml:space="preserve">Pomaknimo naše robote prema određenom objektu. Prvo, moramo </w:t>
            </w:r>
            <w:r w:rsidR="00863111">
              <w:rPr>
                <w:color w:val="44546A"/>
                <w:szCs w:val="20"/>
                <w:lang w:val="hr"/>
              </w:rPr>
              <w:t>detektirati</w:t>
            </w:r>
            <w:r w:rsidRPr="004D5F3E">
              <w:rPr>
                <w:color w:val="44546A"/>
                <w:szCs w:val="20"/>
                <w:lang w:val="hr"/>
              </w:rPr>
              <w:t xml:space="preserve"> taj objekt</w:t>
            </w:r>
            <w:r w:rsidR="00863111">
              <w:rPr>
                <w:color w:val="44546A"/>
                <w:szCs w:val="20"/>
                <w:lang w:val="hr"/>
              </w:rPr>
              <w:t>, a zatim ga</w:t>
            </w:r>
            <w:r w:rsidRPr="004D5F3E">
              <w:rPr>
                <w:color w:val="44546A"/>
                <w:szCs w:val="20"/>
                <w:lang w:val="hr"/>
              </w:rPr>
              <w:t xml:space="preserve"> pratiti. Praćenje pokretnog objekta zahtijeva </w:t>
            </w:r>
            <w:r w:rsidR="00863111" w:rsidRPr="004D5F3E">
              <w:rPr>
                <w:color w:val="44546A"/>
                <w:szCs w:val="20"/>
                <w:lang w:val="hr"/>
              </w:rPr>
              <w:t>vizualn</w:t>
            </w:r>
            <w:r w:rsidR="00863111">
              <w:rPr>
                <w:color w:val="44546A"/>
                <w:szCs w:val="20"/>
                <w:lang w:val="hr"/>
              </w:rPr>
              <w:t>u</w:t>
            </w:r>
            <w:r w:rsidR="00863111" w:rsidRPr="004D5F3E">
              <w:rPr>
                <w:color w:val="44546A"/>
                <w:szCs w:val="20"/>
                <w:lang w:val="hr"/>
              </w:rPr>
              <w:t xml:space="preserve"> </w:t>
            </w:r>
            <w:r w:rsidRPr="004D5F3E">
              <w:rPr>
                <w:color w:val="44546A"/>
                <w:szCs w:val="20"/>
                <w:lang w:val="hr"/>
              </w:rPr>
              <w:t xml:space="preserve">tehnologiju praćenja objekata, kao i </w:t>
            </w:r>
            <w:r w:rsidR="00863111">
              <w:rPr>
                <w:color w:val="44546A"/>
                <w:szCs w:val="20"/>
                <w:lang w:val="hr"/>
              </w:rPr>
              <w:t>ručno upravljanje</w:t>
            </w:r>
            <w:r w:rsidRPr="004D5F3E">
              <w:rPr>
                <w:color w:val="44546A"/>
                <w:szCs w:val="20"/>
                <w:lang w:val="hr"/>
              </w:rPr>
              <w:t>.</w:t>
            </w:r>
          </w:p>
          <w:p w14:paraId="6E468DBA" w14:textId="77777777" w:rsidR="00220201" w:rsidRPr="004D5F3E" w:rsidRDefault="00220201" w:rsidP="00220201">
            <w:pPr>
              <w:jc w:val="left"/>
              <w:rPr>
                <w:rFonts w:ascii="Times New Roman" w:hAnsi="Times New Roman"/>
                <w:sz w:val="24"/>
                <w:lang w:val="en-GB" w:eastAsia="en-US"/>
              </w:rPr>
            </w:pPr>
          </w:p>
          <w:p w14:paraId="3DA19652" w14:textId="77777777" w:rsidR="00F066F5" w:rsidRPr="004D5F3E" w:rsidRDefault="00F066F5" w:rsidP="009F4338">
            <w:pPr>
              <w:jc w:val="left"/>
              <w:rPr>
                <w:rFonts w:ascii="Times New Roman" w:hAnsi="Times New Roman"/>
                <w:sz w:val="24"/>
                <w:lang w:val="en-GB" w:eastAsia="en-US"/>
              </w:rPr>
            </w:pPr>
          </w:p>
          <w:p w14:paraId="6927AF4B" w14:textId="75E71871" w:rsidR="009F4338" w:rsidRPr="004D5F3E" w:rsidRDefault="009F4338" w:rsidP="009F4338">
            <w:pPr>
              <w:jc w:val="left"/>
              <w:rPr>
                <w:rFonts w:ascii="Times New Roman" w:hAnsi="Times New Roman"/>
                <w:sz w:val="24"/>
                <w:lang w:val="en-GB" w:eastAsia="en-US"/>
              </w:rPr>
            </w:pPr>
          </w:p>
        </w:tc>
      </w:tr>
      <w:tr w:rsidR="00BD5282" w:rsidRPr="004D5F3E" w14:paraId="3DC19E40" w14:textId="77777777" w:rsidTr="00BD5282">
        <w:trPr>
          <w:trHeight w:val="70"/>
        </w:trPr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75A10820" w14:textId="77777777" w:rsidR="003A51AB" w:rsidRPr="004D5F3E" w:rsidRDefault="003A51AB" w:rsidP="003A0745">
            <w:pPr>
              <w:rPr>
                <w:lang w:val="en-GB"/>
              </w:rPr>
            </w:pPr>
          </w:p>
        </w:tc>
      </w:tr>
      <w:tr w:rsidR="00BD5282" w:rsidRPr="004D5F3E" w14:paraId="6DCE60C1" w14:textId="77777777" w:rsidTr="00BD5282">
        <w:trPr>
          <w:trHeight w:val="210"/>
        </w:trPr>
        <w:tc>
          <w:tcPr>
            <w:tcW w:w="5000" w:type="pct"/>
            <w:tcBorders>
              <w:bottom w:val="nil"/>
            </w:tcBorders>
            <w:vAlign w:val="center"/>
          </w:tcPr>
          <w:p w14:paraId="47E0C302" w14:textId="77777777" w:rsidR="00BD5282" w:rsidRPr="004D5F3E" w:rsidRDefault="00C40D07" w:rsidP="00C11074">
            <w:pPr>
              <w:jc w:val="center"/>
              <w:rPr>
                <w:rFonts w:cs="Arial"/>
                <w:b/>
                <w:bCs/>
                <w:szCs w:val="20"/>
                <w:lang w:val="en-GB"/>
              </w:rPr>
            </w:pPr>
            <w:r w:rsidRPr="004D5F3E">
              <w:rPr>
                <w:b/>
                <w:szCs w:val="20"/>
                <w:lang w:val="hr"/>
              </w:rPr>
              <w:t>GLAVNI DIO</w:t>
            </w:r>
          </w:p>
          <w:p w14:paraId="5C3CEC9E" w14:textId="77777777" w:rsidR="00C56CA2" w:rsidRPr="004D5F3E" w:rsidRDefault="00C56CA2" w:rsidP="009D5D72">
            <w:pPr>
              <w:jc w:val="left"/>
              <w:rPr>
                <w:rFonts w:cs="Arial"/>
                <w:szCs w:val="20"/>
                <w:lang w:val="en-GB"/>
              </w:rPr>
            </w:pPr>
          </w:p>
          <w:p w14:paraId="5DED5FFB" w14:textId="0FEDB29D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b/>
                <w:szCs w:val="20"/>
                <w:lang w:val="hr"/>
              </w:rPr>
              <w:t>Praćenje</w:t>
            </w:r>
            <w:r w:rsidRPr="004D5F3E">
              <w:rPr>
                <w:szCs w:val="20"/>
                <w:lang w:val="hr"/>
              </w:rPr>
              <w:t xml:space="preserve"> objekata važan je zadatak u računalnom vidu. Odnosi se na proces kontinuiranog </w:t>
            </w:r>
            <w:r w:rsidR="00863111">
              <w:rPr>
                <w:szCs w:val="20"/>
                <w:lang w:val="hr"/>
              </w:rPr>
              <w:t>pronalaženja</w:t>
            </w:r>
            <w:r w:rsidRPr="004D5F3E">
              <w:rPr>
                <w:szCs w:val="20"/>
                <w:lang w:val="hr"/>
              </w:rPr>
              <w:t xml:space="preserve"> </w:t>
            </w:r>
            <w:r w:rsidR="00863111">
              <w:rPr>
                <w:szCs w:val="20"/>
                <w:lang w:val="hr"/>
              </w:rPr>
              <w:t xml:space="preserve">određenih </w:t>
            </w:r>
            <w:r w:rsidRPr="004D5F3E">
              <w:rPr>
                <w:szCs w:val="20"/>
                <w:lang w:val="hr"/>
              </w:rPr>
              <w:t xml:space="preserve">objekata u video sekvenci. Slika se </w:t>
            </w:r>
            <w:r w:rsidR="00863111">
              <w:rPr>
                <w:szCs w:val="20"/>
                <w:lang w:val="hr"/>
              </w:rPr>
              <w:t>dobiva</w:t>
            </w:r>
            <w:r w:rsidRPr="004D5F3E">
              <w:rPr>
                <w:szCs w:val="20"/>
                <w:lang w:val="hr"/>
              </w:rPr>
              <w:t xml:space="preserve"> jednom kamerom, a podaci</w:t>
            </w:r>
            <w:r w:rsidR="00863111">
              <w:rPr>
                <w:szCs w:val="20"/>
                <w:lang w:val="hr"/>
              </w:rPr>
              <w:t xml:space="preserve"> iz kamere se</w:t>
            </w:r>
            <w:r w:rsidRPr="004D5F3E">
              <w:rPr>
                <w:szCs w:val="20"/>
                <w:lang w:val="hr"/>
              </w:rPr>
              <w:t xml:space="preserve"> prenose </w:t>
            </w:r>
            <w:r w:rsidR="00863111">
              <w:rPr>
                <w:szCs w:val="20"/>
                <w:lang w:val="hr"/>
              </w:rPr>
              <w:t>u</w:t>
            </w:r>
            <w:r w:rsidRPr="004D5F3E">
              <w:rPr>
                <w:szCs w:val="20"/>
                <w:lang w:val="hr"/>
              </w:rPr>
              <w:t xml:space="preserve"> mikrokontroler. Nakon analize</w:t>
            </w:r>
            <w:r w:rsidR="00863111">
              <w:rPr>
                <w:szCs w:val="20"/>
                <w:lang w:val="hr"/>
              </w:rPr>
              <w:t xml:space="preserve"> </w:t>
            </w:r>
            <w:r w:rsidR="00596E48">
              <w:rPr>
                <w:szCs w:val="20"/>
                <w:lang w:val="hr"/>
              </w:rPr>
              <w:t>i</w:t>
            </w:r>
            <w:r w:rsidR="00863111">
              <w:rPr>
                <w:szCs w:val="20"/>
                <w:lang w:val="hr"/>
              </w:rPr>
              <w:t xml:space="preserve"> </w:t>
            </w:r>
            <w:r w:rsidR="00596E48" w:rsidRPr="004D5F3E">
              <w:rPr>
                <w:szCs w:val="20"/>
                <w:lang w:val="hr"/>
              </w:rPr>
              <w:t xml:space="preserve">obrade izračunava se relativni položaj pokretnog objekta. U isto vrijeme, </w:t>
            </w:r>
            <w:r w:rsidR="00863111">
              <w:rPr>
                <w:szCs w:val="20"/>
                <w:lang w:val="hr"/>
              </w:rPr>
              <w:t xml:space="preserve">kontrolira se kretanje </w:t>
            </w:r>
            <w:r w:rsidR="00596E48" w:rsidRPr="004D5F3E">
              <w:rPr>
                <w:szCs w:val="20"/>
                <w:lang w:val="hr"/>
              </w:rPr>
              <w:t>robot</w:t>
            </w:r>
            <w:r w:rsidR="00863111">
              <w:rPr>
                <w:szCs w:val="20"/>
                <w:lang w:val="hr"/>
              </w:rPr>
              <w:t>a</w:t>
            </w:r>
            <w:r w:rsidR="00596E48" w:rsidRPr="004D5F3E">
              <w:rPr>
                <w:szCs w:val="20"/>
                <w:lang w:val="hr"/>
              </w:rPr>
              <w:t xml:space="preserve"> koji nosi kameru </w:t>
            </w:r>
            <w:r w:rsidR="00863111">
              <w:rPr>
                <w:szCs w:val="20"/>
                <w:lang w:val="hr"/>
              </w:rPr>
              <w:t>kako bi</w:t>
            </w:r>
            <w:r w:rsidR="00596E48" w:rsidRPr="004D5F3E">
              <w:rPr>
                <w:szCs w:val="20"/>
                <w:lang w:val="hr"/>
              </w:rPr>
              <w:t xml:space="preserve"> pra</w:t>
            </w:r>
            <w:r w:rsidR="00863111">
              <w:rPr>
                <w:szCs w:val="20"/>
                <w:lang w:val="hr"/>
              </w:rPr>
              <w:t>tio</w:t>
            </w:r>
            <w:r w:rsidR="00596E48" w:rsidRPr="004D5F3E">
              <w:rPr>
                <w:szCs w:val="20"/>
                <w:lang w:val="hr"/>
              </w:rPr>
              <w:t xml:space="preserve"> objekt u stvarnom vremenu.</w:t>
            </w:r>
          </w:p>
          <w:p w14:paraId="768801E3" w14:textId="50A3E86D" w:rsidR="00DA5965" w:rsidRPr="004D5F3E" w:rsidRDefault="00863111" w:rsidP="00DA5965">
            <w:pPr>
              <w:rPr>
                <w:rFonts w:cs="Arial"/>
                <w:szCs w:val="20"/>
                <w:lang w:val="en-GB"/>
              </w:rPr>
            </w:pPr>
            <w:r>
              <w:rPr>
                <w:szCs w:val="20"/>
                <w:lang w:val="hr"/>
              </w:rPr>
              <w:t>Funkcioniranje</w:t>
            </w:r>
            <w:r w:rsidR="00DA5965" w:rsidRPr="004D5F3E">
              <w:rPr>
                <w:szCs w:val="20"/>
                <w:lang w:val="hr"/>
              </w:rPr>
              <w:t xml:space="preserve"> sustav</w:t>
            </w:r>
            <w:r>
              <w:rPr>
                <w:szCs w:val="20"/>
                <w:lang w:val="hr"/>
              </w:rPr>
              <w:t>a za</w:t>
            </w:r>
            <w:r w:rsidR="00DA5965" w:rsidRPr="004D5F3E">
              <w:rPr>
                <w:szCs w:val="20"/>
                <w:lang w:val="hr"/>
              </w:rPr>
              <w:t xml:space="preserve"> praćenj</w:t>
            </w:r>
            <w:r>
              <w:rPr>
                <w:szCs w:val="20"/>
                <w:lang w:val="hr"/>
              </w:rPr>
              <w:t>e</w:t>
            </w:r>
            <w:r w:rsidR="00DA5965" w:rsidRPr="004D5F3E">
              <w:rPr>
                <w:szCs w:val="20"/>
                <w:lang w:val="hr"/>
              </w:rPr>
              <w:t xml:space="preserve"> objekata uglavnom se dijeli </w:t>
            </w:r>
            <w:r>
              <w:rPr>
                <w:szCs w:val="20"/>
                <w:lang w:val="hr"/>
              </w:rPr>
              <w:t>na</w:t>
            </w:r>
            <w:r w:rsidR="00DA5965" w:rsidRPr="004D5F3E">
              <w:rPr>
                <w:szCs w:val="20"/>
                <w:lang w:val="hr"/>
              </w:rPr>
              <w:t xml:space="preserve"> 4 koraka: </w:t>
            </w:r>
          </w:p>
          <w:p w14:paraId="5ABD5C45" w14:textId="77777777" w:rsidR="00DA5965" w:rsidRPr="004D5F3E" w:rsidRDefault="00DA5965" w:rsidP="00DA5965">
            <w:pPr>
              <w:numPr>
                <w:ilvl w:val="0"/>
                <w:numId w:val="25"/>
              </w:num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>prepoznavanje objekata</w:t>
            </w:r>
          </w:p>
          <w:p w14:paraId="2D89B82E" w14:textId="77777777" w:rsidR="00DA5965" w:rsidRPr="004D5F3E" w:rsidRDefault="00DA5965" w:rsidP="00DA5965">
            <w:pPr>
              <w:numPr>
                <w:ilvl w:val="0"/>
                <w:numId w:val="25"/>
              </w:num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>praćenje objekata</w:t>
            </w:r>
          </w:p>
          <w:p w14:paraId="176B92E2" w14:textId="77777777" w:rsidR="00DA5965" w:rsidRPr="004D5F3E" w:rsidRDefault="00DA5965" w:rsidP="00DA5965">
            <w:pPr>
              <w:numPr>
                <w:ilvl w:val="0"/>
                <w:numId w:val="25"/>
              </w:num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>analiza premještanja objekta</w:t>
            </w:r>
          </w:p>
          <w:p w14:paraId="14EE973C" w14:textId="77777777" w:rsidR="00DA5965" w:rsidRPr="004D5F3E" w:rsidRDefault="00DA5965" w:rsidP="00DA5965">
            <w:pPr>
              <w:numPr>
                <w:ilvl w:val="0"/>
                <w:numId w:val="25"/>
              </w:num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>upravljanje robotom (ili bilo kojim drugim sustavom) kamerom</w:t>
            </w:r>
          </w:p>
          <w:p w14:paraId="202C95F1" w14:textId="77777777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</w:p>
          <w:p w14:paraId="6980FA6B" w14:textId="77777777" w:rsidR="00DA5965" w:rsidRPr="004D5F3E" w:rsidRDefault="00DA5965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  <w:r w:rsidRPr="004D5F3E">
              <w:rPr>
                <w:b/>
                <w:szCs w:val="20"/>
                <w:lang w:val="hr"/>
              </w:rPr>
              <w:t>Prepoznavanje objekata - učenje</w:t>
            </w:r>
          </w:p>
          <w:p w14:paraId="1413B9BC" w14:textId="08A10787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Povežite micro:bit ili Arduino UNO s HuskyLens kamerom </w:t>
            </w:r>
            <w:r w:rsidR="00863111">
              <w:rPr>
                <w:szCs w:val="20"/>
                <w:lang w:val="hr"/>
              </w:rPr>
              <w:t xml:space="preserve">i sa </w:t>
            </w:r>
            <w:r w:rsidRPr="004D5F3E">
              <w:rPr>
                <w:szCs w:val="20"/>
                <w:lang w:val="hr"/>
              </w:rPr>
              <w:t xml:space="preserve">prijenosnim ili stolnim računalom.  Usmjerite HuskyLens na ciljni objekt, prilagođavajući udaljenost </w:t>
            </w:r>
            <w:r w:rsidR="00863111">
              <w:rPr>
                <w:szCs w:val="20"/>
                <w:lang w:val="hr"/>
              </w:rPr>
              <w:t xml:space="preserve">sve </w:t>
            </w:r>
            <w:r w:rsidRPr="004D5F3E">
              <w:rPr>
                <w:szCs w:val="20"/>
                <w:lang w:val="hr"/>
              </w:rPr>
              <w:t xml:space="preserve">dok se objekt </w:t>
            </w:r>
            <w:r w:rsidR="00863111">
              <w:rPr>
                <w:szCs w:val="20"/>
                <w:lang w:val="hr"/>
              </w:rPr>
              <w:t xml:space="preserve">na zaslonu kamere </w:t>
            </w:r>
            <w:r w:rsidRPr="004D5F3E">
              <w:rPr>
                <w:szCs w:val="20"/>
                <w:lang w:val="hr"/>
              </w:rPr>
              <w:t>ne na</w:t>
            </w:r>
            <w:r w:rsidR="00863111">
              <w:rPr>
                <w:szCs w:val="20"/>
                <w:lang w:val="hr"/>
              </w:rPr>
              <w:t>đe</w:t>
            </w:r>
            <w:r w:rsidRPr="004D5F3E">
              <w:rPr>
                <w:szCs w:val="20"/>
                <w:lang w:val="hr"/>
              </w:rPr>
              <w:t xml:space="preserve"> u narančasto</w:t>
            </w:r>
            <w:r w:rsidR="00863111">
              <w:rPr>
                <w:szCs w:val="20"/>
                <w:lang w:val="hr"/>
              </w:rPr>
              <w:t>m</w:t>
            </w:r>
            <w:r w:rsidRPr="004D5F3E">
              <w:rPr>
                <w:szCs w:val="20"/>
                <w:lang w:val="hr"/>
              </w:rPr>
              <w:t xml:space="preserve"> granično</w:t>
            </w:r>
            <w:r w:rsidR="00863111">
              <w:rPr>
                <w:szCs w:val="20"/>
                <w:lang w:val="hr"/>
              </w:rPr>
              <w:t>m</w:t>
            </w:r>
            <w:r w:rsidRPr="004D5F3E">
              <w:rPr>
                <w:szCs w:val="20"/>
                <w:lang w:val="hr"/>
              </w:rPr>
              <w:t xml:space="preserve"> </w:t>
            </w:r>
            <w:r w:rsidR="00863111">
              <w:rPr>
                <w:szCs w:val="20"/>
                <w:lang w:val="hr"/>
              </w:rPr>
              <w:t>okviru</w:t>
            </w:r>
            <w:r w:rsidRPr="004D5F3E">
              <w:rPr>
                <w:szCs w:val="20"/>
                <w:lang w:val="hr"/>
              </w:rPr>
              <w:t>. Također je prihvatljivo da je samo dio objekta u</w:t>
            </w:r>
            <w:r w:rsidR="00863111">
              <w:rPr>
                <w:szCs w:val="20"/>
                <w:lang w:val="hr"/>
              </w:rPr>
              <w:t xml:space="preserve">nutar </w:t>
            </w:r>
            <w:r w:rsidRPr="004D5F3E">
              <w:rPr>
                <w:szCs w:val="20"/>
                <w:lang w:val="hr"/>
              </w:rPr>
              <w:t>okvir</w:t>
            </w:r>
            <w:r w:rsidR="00863111">
              <w:rPr>
                <w:szCs w:val="20"/>
                <w:lang w:val="hr"/>
              </w:rPr>
              <w:t>a</w:t>
            </w:r>
            <w:r w:rsidRPr="004D5F3E">
              <w:rPr>
                <w:szCs w:val="20"/>
                <w:lang w:val="hr"/>
              </w:rPr>
              <w:t xml:space="preserve">, ali </w:t>
            </w:r>
            <w:r w:rsidR="00863111">
              <w:rPr>
                <w:szCs w:val="20"/>
                <w:lang w:val="hr"/>
              </w:rPr>
              <w:t>taj dio mora  imati neke specifičnosti u izgledu</w:t>
            </w:r>
            <w:r w:rsidRPr="004D5F3E">
              <w:rPr>
                <w:szCs w:val="20"/>
                <w:lang w:val="hr"/>
              </w:rPr>
              <w:t>.</w:t>
            </w:r>
          </w:p>
          <w:p w14:paraId="3BB85514" w14:textId="13F4145D" w:rsidR="007038B6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Zatim dugo pritisnite gumb za učenje </w:t>
            </w:r>
            <w:r w:rsidR="00863111">
              <w:rPr>
                <w:szCs w:val="20"/>
                <w:lang w:val="hr"/>
              </w:rPr>
              <w:t>(</w:t>
            </w:r>
            <w:r w:rsidR="00863111" w:rsidRPr="00863111">
              <w:rPr>
                <w:b/>
                <w:bCs/>
                <w:i/>
                <w:iCs/>
                <w:szCs w:val="20"/>
                <w:lang w:val="hr"/>
              </w:rPr>
              <w:t>Learn Button</w:t>
            </w:r>
            <w:r w:rsidR="00863111">
              <w:rPr>
                <w:szCs w:val="20"/>
                <w:lang w:val="hr"/>
              </w:rPr>
              <w:t xml:space="preserve">) </w:t>
            </w:r>
            <w:r w:rsidRPr="004D5F3E">
              <w:rPr>
                <w:szCs w:val="20"/>
                <w:lang w:val="hr"/>
              </w:rPr>
              <w:t>kako biste naučili objekt iz različitih kutova i udaljenosti. Tijekom procesa učenja na zaslonu će se prikazati narančasta kutija s riječima "Učenje: ID1".</w:t>
            </w:r>
          </w:p>
          <w:p w14:paraId="53C91320" w14:textId="7EB372EF" w:rsidR="00DA5965" w:rsidRPr="004D5F3E" w:rsidRDefault="00997760" w:rsidP="00DA5965">
            <w:pPr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454D42E5" wp14:editId="08028EAF">
                  <wp:extent cx="5356411" cy="1471684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87094" cy="14801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EF8472" w14:textId="77777777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5CF1E914" wp14:editId="47877D5B">
                  <wp:extent cx="5414010" cy="1396365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14010" cy="13963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6B8F0BD" w14:textId="2BE83E02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Kada </w:t>
            </w:r>
            <w:r w:rsidR="00863111">
              <w:rPr>
                <w:szCs w:val="20"/>
                <w:lang w:val="hr"/>
              </w:rPr>
              <w:t xml:space="preserve">primijetite da </w:t>
            </w:r>
            <w:r w:rsidRPr="004D5F3E">
              <w:rPr>
                <w:szCs w:val="20"/>
                <w:lang w:val="hr"/>
              </w:rPr>
              <w:t xml:space="preserve">HuskyLens može pratiti objekt pod različitim kutovima i udaljenostima, otpustite gumb za učenje kako biste </w:t>
            </w:r>
            <w:r w:rsidR="00863111">
              <w:rPr>
                <w:szCs w:val="20"/>
                <w:lang w:val="hr"/>
              </w:rPr>
              <w:t>završili taj proces</w:t>
            </w:r>
            <w:r w:rsidRPr="004D5F3E">
              <w:rPr>
                <w:szCs w:val="20"/>
                <w:lang w:val="hr"/>
              </w:rPr>
              <w:t>. Ako na zaslonu ne</w:t>
            </w:r>
            <w:r w:rsidR="00863111">
              <w:rPr>
                <w:szCs w:val="20"/>
                <w:lang w:val="hr"/>
              </w:rPr>
              <w:t>stane</w:t>
            </w:r>
            <w:r w:rsidRPr="004D5F3E">
              <w:rPr>
                <w:szCs w:val="20"/>
                <w:lang w:val="hr"/>
              </w:rPr>
              <w:t xml:space="preserve"> </w:t>
            </w:r>
            <w:r w:rsidR="00863111">
              <w:rPr>
                <w:szCs w:val="20"/>
                <w:lang w:val="hr"/>
              </w:rPr>
              <w:t xml:space="preserve">početni </w:t>
            </w:r>
            <w:r w:rsidRPr="004D5F3E">
              <w:rPr>
                <w:szCs w:val="20"/>
                <w:lang w:val="hr"/>
              </w:rPr>
              <w:t>narančast</w:t>
            </w:r>
            <w:r w:rsidR="00863111">
              <w:rPr>
                <w:szCs w:val="20"/>
                <w:lang w:val="hr"/>
              </w:rPr>
              <w:t>i</w:t>
            </w:r>
            <w:r w:rsidRPr="004D5F3E">
              <w:rPr>
                <w:szCs w:val="20"/>
                <w:lang w:val="hr"/>
              </w:rPr>
              <w:t xml:space="preserve"> </w:t>
            </w:r>
            <w:r w:rsidR="00863111">
              <w:rPr>
                <w:szCs w:val="20"/>
                <w:lang w:val="hr"/>
              </w:rPr>
              <w:t>okvir</w:t>
            </w:r>
            <w:r w:rsidRPr="004D5F3E">
              <w:rPr>
                <w:szCs w:val="20"/>
                <w:lang w:val="hr"/>
              </w:rPr>
              <w:t xml:space="preserve">, to znači da je HuskyLens već naučio objekt. Ako želite pratiti drugi objekt - odaberite </w:t>
            </w:r>
            <w:r w:rsidR="00863111" w:rsidRPr="00863111">
              <w:rPr>
                <w:b/>
                <w:bCs/>
                <w:szCs w:val="20"/>
                <w:lang w:val="en-GB"/>
              </w:rPr>
              <w:t>Forget Learned Object</w:t>
            </w:r>
            <w:r w:rsidR="00863111" w:rsidRPr="00863111">
              <w:rPr>
                <w:szCs w:val="20"/>
                <w:lang w:val="hr"/>
              </w:rPr>
              <w:t xml:space="preserve"> </w:t>
            </w:r>
            <w:r w:rsidR="00863111">
              <w:rPr>
                <w:szCs w:val="20"/>
                <w:lang w:val="hr"/>
              </w:rPr>
              <w:t>(</w:t>
            </w:r>
            <w:r w:rsidRPr="004D5F3E">
              <w:rPr>
                <w:szCs w:val="20"/>
                <w:lang w:val="hr"/>
              </w:rPr>
              <w:t>Zaboravi naučeni objekt</w:t>
            </w:r>
            <w:r w:rsidR="00863111">
              <w:rPr>
                <w:szCs w:val="20"/>
                <w:lang w:val="hr"/>
              </w:rPr>
              <w:t>)</w:t>
            </w:r>
            <w:r w:rsidRPr="004D5F3E">
              <w:rPr>
                <w:szCs w:val="20"/>
                <w:lang w:val="hr"/>
              </w:rPr>
              <w:t xml:space="preserve"> i ponovno </w:t>
            </w:r>
            <w:r w:rsidR="00863111">
              <w:rPr>
                <w:szCs w:val="20"/>
                <w:lang w:val="hr"/>
              </w:rPr>
              <w:t>pokrenite proces učenja</w:t>
            </w:r>
            <w:r w:rsidRPr="004D5F3E">
              <w:rPr>
                <w:szCs w:val="20"/>
                <w:lang w:val="hr"/>
              </w:rPr>
              <w:t>.</w:t>
            </w:r>
          </w:p>
          <w:p w14:paraId="7461E379" w14:textId="6B3533A7" w:rsidR="00997760" w:rsidRDefault="00863111" w:rsidP="00DA5965">
            <w:pPr>
              <w:rPr>
                <w:rFonts w:cs="Arial"/>
                <w:szCs w:val="20"/>
                <w:lang w:val="en-GB"/>
              </w:rPr>
            </w:pPr>
            <w:r>
              <w:rPr>
                <w:szCs w:val="20"/>
                <w:lang w:val="hr"/>
              </w:rPr>
              <w:t xml:space="preserve">Unutar </w:t>
            </w:r>
            <w:r w:rsidR="00DA5965" w:rsidRPr="004D5F3E">
              <w:rPr>
                <w:szCs w:val="20"/>
                <w:lang w:val="hr"/>
              </w:rPr>
              <w:t>funkcij</w:t>
            </w:r>
            <w:r>
              <w:rPr>
                <w:szCs w:val="20"/>
                <w:lang w:val="hr"/>
              </w:rPr>
              <w:t>e</w:t>
            </w:r>
            <w:r w:rsidR="00DA5965" w:rsidRPr="004D5F3E">
              <w:rPr>
                <w:szCs w:val="20"/>
                <w:lang w:val="hr"/>
              </w:rPr>
              <w:t xml:space="preserve"> praćenja objekta, HuskyLens može nastaviti učiti, to jest, sve dok kamera vidi naučeni objekt, nastavit će učiti trenutno stanje objekta, što </w:t>
            </w:r>
            <w:r>
              <w:rPr>
                <w:szCs w:val="20"/>
                <w:lang w:val="hr"/>
              </w:rPr>
              <w:t>dobro</w:t>
            </w:r>
            <w:r w:rsidR="00DA5965" w:rsidRPr="004D5F3E">
              <w:rPr>
                <w:szCs w:val="20"/>
                <w:lang w:val="hr"/>
              </w:rPr>
              <w:t xml:space="preserve"> </w:t>
            </w:r>
            <w:r>
              <w:rPr>
                <w:szCs w:val="20"/>
                <w:lang w:val="hr"/>
              </w:rPr>
              <w:t xml:space="preserve">kod učenja na </w:t>
            </w:r>
            <w:r w:rsidR="00DA5965" w:rsidRPr="004D5F3E">
              <w:rPr>
                <w:szCs w:val="20"/>
                <w:lang w:val="hr"/>
              </w:rPr>
              <w:t>objekt</w:t>
            </w:r>
            <w:r>
              <w:rPr>
                <w:szCs w:val="20"/>
                <w:lang w:val="hr"/>
              </w:rPr>
              <w:t>ima koji se kreću</w:t>
            </w:r>
            <w:r w:rsidR="00DA5965" w:rsidRPr="004D5F3E">
              <w:rPr>
                <w:szCs w:val="20"/>
                <w:lang w:val="hr"/>
              </w:rPr>
              <w:t xml:space="preserve">. </w:t>
            </w:r>
            <w:r>
              <w:rPr>
                <w:szCs w:val="20"/>
                <w:lang w:val="hr"/>
              </w:rPr>
              <w:t>Za izbor tog n</w:t>
            </w:r>
            <w:r w:rsidR="00DA5965" w:rsidRPr="004D5F3E">
              <w:rPr>
                <w:szCs w:val="20"/>
                <w:lang w:val="hr"/>
              </w:rPr>
              <w:t xml:space="preserve">ačin rada </w:t>
            </w:r>
            <w:r>
              <w:rPr>
                <w:szCs w:val="20"/>
                <w:lang w:val="hr"/>
              </w:rPr>
              <w:t>d</w:t>
            </w:r>
            <w:r w:rsidR="00DA5965" w:rsidRPr="004D5F3E">
              <w:rPr>
                <w:szCs w:val="20"/>
                <w:lang w:val="hr"/>
              </w:rPr>
              <w:t xml:space="preserve">ugo pritisnite funkcijsku tipku </w:t>
            </w:r>
            <w:r>
              <w:rPr>
                <w:szCs w:val="20"/>
                <w:lang w:val="hr"/>
              </w:rPr>
              <w:t xml:space="preserve">(prema dolje) </w:t>
            </w:r>
            <w:r w:rsidR="00DA5965" w:rsidRPr="004D5F3E">
              <w:rPr>
                <w:szCs w:val="20"/>
                <w:lang w:val="hr"/>
              </w:rPr>
              <w:t xml:space="preserve">da biste </w:t>
            </w:r>
            <w:r>
              <w:rPr>
                <w:szCs w:val="20"/>
                <w:lang w:val="hr"/>
              </w:rPr>
              <w:t xml:space="preserve">ušli u podizbornik gdje možete promijeniti </w:t>
            </w:r>
            <w:r w:rsidR="00DA5965" w:rsidRPr="004D5F3E">
              <w:rPr>
                <w:szCs w:val="20"/>
                <w:lang w:val="hr"/>
              </w:rPr>
              <w:t>postavku paramet</w:t>
            </w:r>
            <w:r>
              <w:rPr>
                <w:szCs w:val="20"/>
                <w:lang w:val="hr"/>
              </w:rPr>
              <w:t>a</w:t>
            </w:r>
            <w:r w:rsidR="00DA5965" w:rsidRPr="004D5F3E">
              <w:rPr>
                <w:szCs w:val="20"/>
                <w:lang w:val="hr"/>
              </w:rPr>
              <w:t xml:space="preserve">ra </w:t>
            </w:r>
            <w:r>
              <w:rPr>
                <w:szCs w:val="20"/>
                <w:lang w:val="hr"/>
              </w:rPr>
              <w:t xml:space="preserve">za </w:t>
            </w:r>
            <w:r w:rsidR="00DA5965" w:rsidRPr="004D5F3E">
              <w:rPr>
                <w:szCs w:val="20"/>
                <w:lang w:val="hr"/>
              </w:rPr>
              <w:t>funkcij</w:t>
            </w:r>
            <w:r>
              <w:rPr>
                <w:szCs w:val="20"/>
                <w:lang w:val="hr"/>
              </w:rPr>
              <w:t>u</w:t>
            </w:r>
            <w:r w:rsidR="00DA5965" w:rsidRPr="004D5F3E">
              <w:rPr>
                <w:szCs w:val="20"/>
                <w:lang w:val="hr"/>
              </w:rPr>
              <w:t xml:space="preserve"> praćenja objekta. </w:t>
            </w:r>
          </w:p>
          <w:p w14:paraId="1802DE82" w14:textId="579EE5E1" w:rsidR="00997760" w:rsidRDefault="00997760" w:rsidP="00DA5965">
            <w:pPr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lastRenderedPageBreak/>
              <w:drawing>
                <wp:inline distT="0" distB="0" distL="0" distR="0" wp14:anchorId="05E5D071" wp14:editId="2CC04227">
                  <wp:extent cx="2163481" cy="1622611"/>
                  <wp:effectExtent l="0" t="0" r="8255" b="0"/>
                  <wp:docPr id="11" name="Picture 11" descr="Slika koja sadrži grafičko korisničko sučelje&#10;&#10;Opis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 descr="A picture containing graphical user interface&#10;&#10;Description automatically generated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858" cy="1636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F86F02" w14:textId="019A6455" w:rsidR="00DA5965" w:rsidRPr="004D5F3E" w:rsidRDefault="00863111" w:rsidP="00DA5965">
            <w:pPr>
              <w:rPr>
                <w:rFonts w:cs="Arial"/>
                <w:szCs w:val="20"/>
                <w:lang w:val="en-GB"/>
              </w:rPr>
            </w:pPr>
            <w:r>
              <w:rPr>
                <w:szCs w:val="20"/>
                <w:lang w:val="hr"/>
              </w:rPr>
              <w:t>Potisnite</w:t>
            </w:r>
            <w:r w:rsidR="00DA5965" w:rsidRPr="004D5F3E">
              <w:rPr>
                <w:szCs w:val="20"/>
                <w:lang w:val="hr"/>
              </w:rPr>
              <w:t xml:space="preserve"> funkcijsku tipku udesno da biste </w:t>
            </w:r>
            <w:r>
              <w:rPr>
                <w:szCs w:val="20"/>
                <w:lang w:val="hr"/>
              </w:rPr>
              <w:t>došli</w:t>
            </w:r>
            <w:r w:rsidR="00DA5965" w:rsidRPr="004D5F3E">
              <w:rPr>
                <w:szCs w:val="20"/>
                <w:lang w:val="hr"/>
              </w:rPr>
              <w:t xml:space="preserve"> </w:t>
            </w:r>
            <w:r>
              <w:rPr>
                <w:szCs w:val="20"/>
                <w:lang w:val="hr"/>
              </w:rPr>
              <w:t xml:space="preserve">do parametra </w:t>
            </w:r>
            <w:r w:rsidR="00DA5965" w:rsidRPr="00863111">
              <w:rPr>
                <w:b/>
                <w:bCs/>
                <w:i/>
                <w:iCs/>
                <w:szCs w:val="20"/>
                <w:lang w:val="hr"/>
              </w:rPr>
              <w:t>Learn Enable</w:t>
            </w:r>
            <w:r w:rsidR="00DA5965" w:rsidRPr="004D5F3E">
              <w:rPr>
                <w:szCs w:val="20"/>
                <w:lang w:val="hr"/>
              </w:rPr>
              <w:t>, zatim kratko pritisnite funkcijsku tipku</w:t>
            </w:r>
            <w:r>
              <w:rPr>
                <w:szCs w:val="20"/>
                <w:lang w:val="hr"/>
              </w:rPr>
              <w:t xml:space="preserve"> za njen izbor, a zatim ju</w:t>
            </w:r>
            <w:r w:rsidR="00DA5965" w:rsidRPr="004D5F3E">
              <w:rPr>
                <w:szCs w:val="20"/>
                <w:lang w:val="hr"/>
              </w:rPr>
              <w:t xml:space="preserve"> </w:t>
            </w:r>
            <w:r>
              <w:rPr>
                <w:szCs w:val="20"/>
                <w:lang w:val="hr"/>
              </w:rPr>
              <w:t>potisnite</w:t>
            </w:r>
            <w:r w:rsidR="00DA5965" w:rsidRPr="004D5F3E">
              <w:rPr>
                <w:szCs w:val="20"/>
                <w:lang w:val="hr"/>
              </w:rPr>
              <w:t xml:space="preserve"> udesno da biste uključili Learn Enable, odnosno k</w:t>
            </w:r>
            <w:r>
              <w:rPr>
                <w:szCs w:val="20"/>
                <w:lang w:val="hr"/>
              </w:rPr>
              <w:t xml:space="preserve">lizač </w:t>
            </w:r>
            <w:r w:rsidR="00DA5965" w:rsidRPr="004D5F3E">
              <w:rPr>
                <w:szCs w:val="20"/>
                <w:lang w:val="hr"/>
              </w:rPr>
              <w:t xml:space="preserve">na traci </w:t>
            </w:r>
            <w:r>
              <w:rPr>
                <w:szCs w:val="20"/>
                <w:lang w:val="hr"/>
              </w:rPr>
              <w:t xml:space="preserve">je </w:t>
            </w:r>
            <w:r w:rsidR="00DA5965" w:rsidRPr="004D5F3E">
              <w:rPr>
                <w:szCs w:val="20"/>
                <w:lang w:val="hr"/>
              </w:rPr>
              <w:t>u</w:t>
            </w:r>
            <w:r>
              <w:rPr>
                <w:szCs w:val="20"/>
                <w:lang w:val="hr"/>
              </w:rPr>
              <w:t xml:space="preserve"> </w:t>
            </w:r>
            <w:r w:rsidR="00DA5965" w:rsidRPr="004D5F3E">
              <w:rPr>
                <w:szCs w:val="20"/>
                <w:lang w:val="hr"/>
              </w:rPr>
              <w:t>desno</w:t>
            </w:r>
            <w:r>
              <w:rPr>
                <w:szCs w:val="20"/>
                <w:lang w:val="hr"/>
              </w:rPr>
              <w:t>m položaju</w:t>
            </w:r>
            <w:r w:rsidR="00DA5965" w:rsidRPr="004D5F3E">
              <w:rPr>
                <w:szCs w:val="20"/>
                <w:lang w:val="hr"/>
              </w:rPr>
              <w:t xml:space="preserve">. Zatim </w:t>
            </w:r>
            <w:r>
              <w:rPr>
                <w:szCs w:val="20"/>
                <w:lang w:val="hr"/>
              </w:rPr>
              <w:t xml:space="preserve">opet </w:t>
            </w:r>
            <w:r w:rsidR="00DA5965" w:rsidRPr="004D5F3E">
              <w:rPr>
                <w:szCs w:val="20"/>
                <w:lang w:val="hr"/>
              </w:rPr>
              <w:t>kratko pritisnite funkcijsku tipku da biste potvrdili ovaj parametar.</w:t>
            </w:r>
            <w:r>
              <w:rPr>
                <w:szCs w:val="20"/>
                <w:lang w:val="hr"/>
              </w:rPr>
              <w:t xml:space="preserve"> Izađite iz podizbornika kratkim pritiskom na stavci </w:t>
            </w:r>
            <w:r w:rsidRPr="00863111">
              <w:rPr>
                <w:b/>
                <w:bCs/>
                <w:i/>
                <w:iCs/>
                <w:szCs w:val="20"/>
                <w:lang w:val="hr"/>
              </w:rPr>
              <w:t>Save&amp;Return</w:t>
            </w:r>
            <w:r>
              <w:rPr>
                <w:szCs w:val="20"/>
                <w:lang w:val="hr"/>
              </w:rPr>
              <w:t xml:space="preserve"> kao bi ste pohranili izmjene.</w:t>
            </w:r>
          </w:p>
          <w:p w14:paraId="68C76C60" w14:textId="0991DB5B" w:rsidR="00DA5965" w:rsidRPr="004D5F3E" w:rsidRDefault="00997760" w:rsidP="00DA5965">
            <w:pPr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3B98D4E7" wp14:editId="21D55D07">
                  <wp:extent cx="4329953" cy="1642231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4718" cy="16667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95981C" w14:textId="1DBA6FEB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Prilikom ponovnog pokretanja HuskyLensa, posljednji naučeni objekt nije spremljen prema zadanim postavkama i možete </w:t>
            </w:r>
            <w:r w:rsidR="00863111">
              <w:rPr>
                <w:szCs w:val="20"/>
                <w:lang w:val="hr"/>
              </w:rPr>
              <w:t xml:space="preserve">na prethodno objašnjen način </w:t>
            </w:r>
            <w:r w:rsidRPr="004D5F3E">
              <w:rPr>
                <w:szCs w:val="20"/>
                <w:lang w:val="hr"/>
              </w:rPr>
              <w:t>uključiti prekidač za automatsko spremanje modela</w:t>
            </w:r>
            <w:r w:rsidR="00863111">
              <w:rPr>
                <w:szCs w:val="20"/>
                <w:lang w:val="hr"/>
              </w:rPr>
              <w:t xml:space="preserve"> (</w:t>
            </w:r>
            <w:r w:rsidR="00863111" w:rsidRPr="00863111">
              <w:rPr>
                <w:b/>
                <w:bCs/>
                <w:i/>
                <w:iCs/>
                <w:szCs w:val="20"/>
                <w:lang w:val="hr"/>
              </w:rPr>
              <w:t>A</w:t>
            </w:r>
            <w:r w:rsidR="00863111">
              <w:rPr>
                <w:b/>
                <w:bCs/>
                <w:i/>
                <w:iCs/>
                <w:szCs w:val="20"/>
                <w:lang w:val="hr"/>
              </w:rPr>
              <w:t>ut</w:t>
            </w:r>
            <w:r w:rsidR="00863111" w:rsidRPr="00863111">
              <w:rPr>
                <w:b/>
                <w:bCs/>
                <w:i/>
                <w:iCs/>
                <w:szCs w:val="20"/>
                <w:lang w:val="hr"/>
              </w:rPr>
              <w:t>o Save</w:t>
            </w:r>
            <w:r w:rsidR="00863111">
              <w:rPr>
                <w:szCs w:val="20"/>
                <w:lang w:val="hr"/>
              </w:rPr>
              <w:t>)</w:t>
            </w:r>
            <w:r w:rsidRPr="004D5F3E">
              <w:rPr>
                <w:szCs w:val="20"/>
                <w:lang w:val="hr"/>
              </w:rPr>
              <w:t>.</w:t>
            </w:r>
          </w:p>
          <w:p w14:paraId="16F93FF8" w14:textId="6B3F593D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Način rada: isto kao gore, nakon unosa postavke parametra prebacite </w:t>
            </w:r>
            <w:r w:rsidR="00863111">
              <w:rPr>
                <w:szCs w:val="20"/>
                <w:lang w:val="hr"/>
              </w:rPr>
              <w:t xml:space="preserve">klizač u stavci </w:t>
            </w:r>
            <w:r w:rsidR="00863111" w:rsidRPr="00863111">
              <w:rPr>
                <w:b/>
                <w:bCs/>
                <w:i/>
                <w:iCs/>
                <w:szCs w:val="20"/>
                <w:lang w:val="hr"/>
              </w:rPr>
              <w:t>Auto Save</w:t>
            </w:r>
            <w:r w:rsidR="00863111">
              <w:rPr>
                <w:szCs w:val="20"/>
                <w:lang w:val="hr"/>
              </w:rPr>
              <w:t xml:space="preserve"> u desni položaj</w:t>
            </w:r>
            <w:r w:rsidRPr="004D5F3E">
              <w:rPr>
                <w:szCs w:val="20"/>
                <w:lang w:val="hr"/>
              </w:rPr>
              <w:t>. Na taj način objekt trebate naučiti samo jednom. Ponovno pokretanjem kamere spremit će se objekt koji ste zadnji put naučili.</w:t>
            </w:r>
          </w:p>
          <w:p w14:paraId="7317BFBE" w14:textId="77777777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</w:p>
          <w:p w14:paraId="7123D421" w14:textId="77777777" w:rsidR="00DA5965" w:rsidRPr="004D5F3E" w:rsidRDefault="00DA5965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  <w:r w:rsidRPr="004D5F3E">
              <w:rPr>
                <w:b/>
                <w:szCs w:val="20"/>
                <w:lang w:val="hr"/>
              </w:rPr>
              <w:t>Praćenje objekata</w:t>
            </w:r>
          </w:p>
          <w:p w14:paraId="068DFCCA" w14:textId="30E68014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Razlučivost zaslona senzora HuskyLens </w:t>
            </w:r>
            <w:r w:rsidR="00863111">
              <w:rPr>
                <w:szCs w:val="20"/>
                <w:lang w:val="hr"/>
              </w:rPr>
              <w:t xml:space="preserve">kamere </w:t>
            </w:r>
            <w:r w:rsidRPr="004D5F3E">
              <w:rPr>
                <w:szCs w:val="20"/>
                <w:lang w:val="hr"/>
              </w:rPr>
              <w:t xml:space="preserve">je 320*240, kao što je prikazano na sljedećoj slici. </w:t>
            </w:r>
          </w:p>
          <w:p w14:paraId="10277C2C" w14:textId="4C375A5D" w:rsidR="00DA5965" w:rsidRPr="004D5F3E" w:rsidRDefault="004452EE" w:rsidP="00DA5965">
            <w:pPr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0292927B" wp14:editId="61D2549D">
                  <wp:extent cx="2147047" cy="2065908"/>
                  <wp:effectExtent l="0" t="0" r="5715" b="0"/>
                  <wp:docPr id="12" name="Picture 12" descr="Slika koja sadrži tekst, elektroniku&#10;&#10;Opis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A picture containing text, electronics&#10;&#10;Description automatically generated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1362" cy="2079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D34C98" w14:textId="65E3F8C8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>Koordinate</w:t>
            </w:r>
            <w:r w:rsidR="00863111">
              <w:rPr>
                <w:szCs w:val="20"/>
                <w:lang w:val="hr"/>
              </w:rPr>
              <w:t xml:space="preserve"> središta</w:t>
            </w:r>
            <w:r w:rsidR="00863111">
              <w:rPr>
                <w:lang w:val="hr"/>
              </w:rPr>
              <w:t xml:space="preserve"> </w:t>
            </w:r>
            <w:r>
              <w:rPr>
                <w:lang w:val="hr"/>
              </w:rPr>
              <w:t xml:space="preserve">objekta </w:t>
            </w:r>
            <w:r w:rsidRPr="004D5F3E">
              <w:rPr>
                <w:szCs w:val="20"/>
                <w:lang w:val="hr"/>
              </w:rPr>
              <w:t>dobivene kroz program također su unutar ovog raspona. Na primjer, ako su dobivene koordinatne vrijednosti (160</w:t>
            </w:r>
            <w:r w:rsidR="00863111">
              <w:rPr>
                <w:szCs w:val="20"/>
                <w:lang w:val="hr"/>
              </w:rPr>
              <w:t>,</w:t>
            </w:r>
            <w:r w:rsidRPr="004D5F3E">
              <w:rPr>
                <w:szCs w:val="20"/>
                <w:lang w:val="hr"/>
              </w:rPr>
              <w:t xml:space="preserve"> 120), objekt koji se prati nalazi se u središtu zaslona.</w:t>
            </w:r>
          </w:p>
          <w:p w14:paraId="262E4E4B" w14:textId="5077BC0C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"Koordinate X" i "Y koordinate" odnose se na položaj središnje točke </w:t>
            </w:r>
            <w:r w:rsidR="00863111">
              <w:rPr>
                <w:szCs w:val="20"/>
                <w:lang w:val="hr"/>
              </w:rPr>
              <w:t>okvira</w:t>
            </w:r>
            <w:r w:rsidRPr="004D5F3E">
              <w:rPr>
                <w:szCs w:val="20"/>
                <w:lang w:val="hr"/>
              </w:rPr>
              <w:t xml:space="preserve"> </w:t>
            </w:r>
            <w:r w:rsidR="00863111">
              <w:rPr>
                <w:szCs w:val="20"/>
                <w:lang w:val="hr"/>
              </w:rPr>
              <w:t>u</w:t>
            </w:r>
            <w:r w:rsidRPr="004D5F3E">
              <w:rPr>
                <w:szCs w:val="20"/>
                <w:lang w:val="hr"/>
              </w:rPr>
              <w:t xml:space="preserve"> koordinat</w:t>
            </w:r>
            <w:r w:rsidR="00863111">
              <w:rPr>
                <w:szCs w:val="20"/>
                <w:lang w:val="hr"/>
              </w:rPr>
              <w:t>nom sustavu</w:t>
            </w:r>
            <w:r w:rsidRPr="004D5F3E">
              <w:rPr>
                <w:szCs w:val="20"/>
                <w:lang w:val="hr"/>
              </w:rPr>
              <w:t xml:space="preserve"> zaslona. "Širina objekta" i "Visina objekta" odnose se na veličinu okvira. Pod funkcijom praćenja objekta okvir je kvadratn</w:t>
            </w:r>
            <w:r w:rsidR="00863111">
              <w:rPr>
                <w:szCs w:val="20"/>
                <w:lang w:val="hr"/>
              </w:rPr>
              <w:t>og oblika</w:t>
            </w:r>
            <w:r w:rsidRPr="004D5F3E">
              <w:rPr>
                <w:szCs w:val="20"/>
                <w:lang w:val="hr"/>
              </w:rPr>
              <w:t>, tako da su širina i visina jednake.</w:t>
            </w:r>
          </w:p>
          <w:p w14:paraId="700A1C9B" w14:textId="77777777" w:rsidR="002A79C0" w:rsidRPr="004D5F3E" w:rsidRDefault="002A79C0" w:rsidP="00DA5965">
            <w:pPr>
              <w:rPr>
                <w:rFonts w:cstheme="minorHAnsi"/>
                <w:sz w:val="24"/>
                <w:lang w:val="en-GB"/>
              </w:rPr>
            </w:pPr>
          </w:p>
          <w:p w14:paraId="18888184" w14:textId="77777777" w:rsidR="009C5143" w:rsidRPr="004D5F3E" w:rsidRDefault="009C5143" w:rsidP="00DA5965">
            <w:pPr>
              <w:rPr>
                <w:rFonts w:cstheme="minorHAnsi"/>
                <w:b/>
                <w:bCs/>
                <w:szCs w:val="20"/>
                <w:lang w:val="en-GB"/>
              </w:rPr>
            </w:pPr>
          </w:p>
          <w:p w14:paraId="26F52A35" w14:textId="017C4C51" w:rsidR="002A79C0" w:rsidRPr="004D5F3E" w:rsidRDefault="00D704B8" w:rsidP="00DA5965">
            <w:pPr>
              <w:rPr>
                <w:rFonts w:cstheme="minorHAnsi"/>
                <w:b/>
                <w:bCs/>
                <w:szCs w:val="20"/>
                <w:lang w:val="en-GB"/>
              </w:rPr>
            </w:pPr>
            <w:r w:rsidRPr="004D5F3E">
              <w:rPr>
                <w:b/>
                <w:szCs w:val="20"/>
                <w:lang w:val="hr"/>
              </w:rPr>
              <w:t>Testirajte praćenje objekta - Opcija 1 (Maqueen Plus/HuskyLens)</w:t>
            </w:r>
          </w:p>
          <w:p w14:paraId="6F29FDF9" w14:textId="77777777" w:rsidR="002A79C0" w:rsidRPr="004D5F3E" w:rsidRDefault="002A79C0" w:rsidP="00DA5965">
            <w:pPr>
              <w:rPr>
                <w:rFonts w:cstheme="minorHAnsi"/>
                <w:sz w:val="24"/>
                <w:lang w:val="en-GB"/>
              </w:rPr>
            </w:pPr>
          </w:p>
          <w:p w14:paraId="45E45EC0" w14:textId="354F1A74" w:rsidR="00D704B8" w:rsidRPr="004D5F3E" w:rsidRDefault="00D704B8" w:rsidP="00D704B8">
            <w:pPr>
              <w:rPr>
                <w:rFonts w:cstheme="minorHAnsi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Otvorite svoj Mind+ i učitajte proširenja za rad s </w:t>
            </w:r>
            <w:r w:rsidR="00863111" w:rsidRPr="004D5F3E">
              <w:rPr>
                <w:szCs w:val="20"/>
                <w:lang w:val="hr"/>
              </w:rPr>
              <w:t xml:space="preserve">Maqueen Plus </w:t>
            </w:r>
            <w:r w:rsidRPr="004D5F3E">
              <w:rPr>
                <w:szCs w:val="20"/>
                <w:lang w:val="hr"/>
              </w:rPr>
              <w:t>i HuskyLens</w:t>
            </w:r>
            <w:r w:rsidR="00863111" w:rsidRPr="004D5F3E">
              <w:rPr>
                <w:szCs w:val="20"/>
                <w:lang w:val="hr"/>
              </w:rPr>
              <w:t xml:space="preserve"> kamerom</w:t>
            </w:r>
            <w:r w:rsidRPr="004D5F3E">
              <w:rPr>
                <w:szCs w:val="20"/>
                <w:lang w:val="hr"/>
              </w:rPr>
              <w:t>.</w:t>
            </w:r>
          </w:p>
          <w:p w14:paraId="57A21E96" w14:textId="77777777" w:rsidR="009C5143" w:rsidRPr="004D5F3E" w:rsidRDefault="009C5143" w:rsidP="00D704B8">
            <w:pPr>
              <w:rPr>
                <w:rFonts w:cstheme="minorHAnsi"/>
                <w:szCs w:val="20"/>
                <w:lang w:val="en-GB"/>
              </w:rPr>
            </w:pPr>
          </w:p>
          <w:p w14:paraId="42F49F00" w14:textId="20402397" w:rsidR="00D704B8" w:rsidRPr="004D5F3E" w:rsidRDefault="00D704B8" w:rsidP="00D704B8">
            <w:pPr>
              <w:rPr>
                <w:rFonts w:cstheme="minorHAnsi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>Koristi ovaj kod:</w:t>
            </w:r>
          </w:p>
          <w:p w14:paraId="0FF84540" w14:textId="42855EB9" w:rsidR="009C5143" w:rsidRPr="004D5F3E" w:rsidRDefault="009C5143" w:rsidP="009C5143">
            <w:pPr>
              <w:pBdr>
                <w:bottom w:val="single" w:sz="4" w:space="1" w:color="auto"/>
              </w:pBdr>
              <w:rPr>
                <w:rFonts w:cstheme="minorHAnsi"/>
                <w:szCs w:val="20"/>
                <w:lang w:val="en-GB"/>
              </w:rPr>
            </w:pPr>
          </w:p>
          <w:p w14:paraId="118FBB13" w14:textId="52086F8A" w:rsidR="009C5143" w:rsidRPr="004D5F3E" w:rsidRDefault="009C5143" w:rsidP="009C5143">
            <w:pPr>
              <w:pBdr>
                <w:bottom w:val="single" w:sz="4" w:space="1" w:color="auto"/>
              </w:pBdr>
              <w:rPr>
                <w:rFonts w:cstheme="minorHAnsi"/>
                <w:szCs w:val="20"/>
                <w:lang w:val="en-GB"/>
              </w:rPr>
            </w:pPr>
          </w:p>
          <w:p w14:paraId="28ABDE58" w14:textId="647DAE4F" w:rsidR="009C5143" w:rsidRPr="004D5F3E" w:rsidRDefault="009C5143" w:rsidP="009C5143">
            <w:pPr>
              <w:pBdr>
                <w:bottom w:val="single" w:sz="4" w:space="1" w:color="auto"/>
              </w:pBdr>
              <w:rPr>
                <w:rFonts w:cstheme="minorHAnsi"/>
                <w:szCs w:val="20"/>
                <w:lang w:val="en-GB"/>
              </w:rPr>
            </w:pPr>
          </w:p>
          <w:p w14:paraId="4494EC75" w14:textId="77777777" w:rsidR="009C5143" w:rsidRPr="004D5F3E" w:rsidRDefault="009C5143" w:rsidP="00D704B8">
            <w:pPr>
              <w:rPr>
                <w:rFonts w:cstheme="minorHAnsi"/>
                <w:szCs w:val="20"/>
                <w:lang w:val="en-GB"/>
              </w:rPr>
            </w:pPr>
          </w:p>
          <w:p w14:paraId="60C07DFD" w14:textId="680EEF28" w:rsidR="002A79C0" w:rsidRPr="004D5F3E" w:rsidRDefault="009C5143" w:rsidP="00DA5965">
            <w:pPr>
              <w:rPr>
                <w:rFonts w:cstheme="minorHAnsi"/>
                <w:sz w:val="24"/>
                <w:lang w:val="en-GB"/>
              </w:rPr>
            </w:pPr>
            <w:r w:rsidRPr="004D5F3E">
              <w:rPr>
                <w:rFonts w:cstheme="minorHAnsi"/>
                <w:noProof/>
                <w:sz w:val="24"/>
                <w:lang w:val="en-GB"/>
              </w:rPr>
              <w:drawing>
                <wp:inline distT="0" distB="0" distL="0" distR="0" wp14:anchorId="1FF9B138" wp14:editId="493367F0">
                  <wp:extent cx="5412648" cy="3236976"/>
                  <wp:effectExtent l="0" t="0" r="0" b="1905"/>
                  <wp:docPr id="13" name="Picture 13" descr="Grafikon&#10;&#10;Opis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 descr="Chart&#10;&#10;Description automatically generated"/>
                          <pic:cNvPicPr/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523" t="14300" r="27492" b="28305"/>
                          <a:stretch/>
                        </pic:blipFill>
                        <pic:spPr bwMode="auto">
                          <a:xfrm>
                            <a:off x="0" y="0"/>
                            <a:ext cx="5431350" cy="32481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48C3016" w14:textId="0D02330D" w:rsidR="002A79C0" w:rsidRPr="004D5F3E" w:rsidRDefault="009C5143" w:rsidP="00DA5965">
            <w:pPr>
              <w:rPr>
                <w:rFonts w:cstheme="minorHAnsi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Preskoči na </w:t>
            </w:r>
            <w:r w:rsidRPr="004D5F3E">
              <w:rPr>
                <w:b/>
                <w:szCs w:val="20"/>
                <w:lang w:val="hr"/>
              </w:rPr>
              <w:t>provjeru rezultata</w:t>
            </w:r>
          </w:p>
          <w:p w14:paraId="38D505F1" w14:textId="77777777" w:rsidR="002A79C0" w:rsidRPr="004D5F3E" w:rsidRDefault="002A79C0" w:rsidP="00DA5965">
            <w:pPr>
              <w:rPr>
                <w:rFonts w:cstheme="minorHAnsi"/>
                <w:szCs w:val="20"/>
                <w:lang w:val="en-GB"/>
              </w:rPr>
            </w:pPr>
          </w:p>
          <w:p w14:paraId="2BCE12B8" w14:textId="7EA29840" w:rsidR="00D704B8" w:rsidRPr="004D5F3E" w:rsidRDefault="00D704B8" w:rsidP="00D704B8">
            <w:pPr>
              <w:rPr>
                <w:rFonts w:cstheme="minorHAnsi"/>
                <w:b/>
                <w:bCs/>
                <w:szCs w:val="20"/>
                <w:lang w:val="en-GB"/>
              </w:rPr>
            </w:pPr>
            <w:r w:rsidRPr="004D5F3E">
              <w:rPr>
                <w:b/>
                <w:szCs w:val="20"/>
                <w:lang w:val="hr"/>
              </w:rPr>
              <w:t>Testirajte praćenje objekta - Opcija 2 (Arduino UNO/HuskyLens)</w:t>
            </w:r>
          </w:p>
          <w:p w14:paraId="46D9A625" w14:textId="77777777" w:rsidR="002A79C0" w:rsidRPr="004D5F3E" w:rsidRDefault="002A79C0" w:rsidP="00DA5965">
            <w:pPr>
              <w:rPr>
                <w:rFonts w:cstheme="minorHAnsi"/>
                <w:szCs w:val="20"/>
                <w:lang w:val="en-GB"/>
              </w:rPr>
            </w:pPr>
          </w:p>
          <w:p w14:paraId="58D64491" w14:textId="77777777" w:rsidR="002A79C0" w:rsidRPr="004D5F3E" w:rsidRDefault="002A79C0" w:rsidP="00DA5965">
            <w:pPr>
              <w:rPr>
                <w:rFonts w:cstheme="minorHAnsi"/>
                <w:szCs w:val="20"/>
                <w:lang w:val="en-GB"/>
              </w:rPr>
            </w:pPr>
          </w:p>
          <w:p w14:paraId="7D0B5136" w14:textId="26C7C4D1" w:rsidR="002A79C0" w:rsidRPr="004D5F3E" w:rsidRDefault="002A79C0" w:rsidP="00DA5965">
            <w:pPr>
              <w:rPr>
                <w:rFonts w:cstheme="minorHAnsi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>Otvorite svoj Mind+ i učitajte proširenja za rad s Arduino UNO i HuskyLens kamerom.</w:t>
            </w:r>
          </w:p>
          <w:p w14:paraId="0C2E4FC2" w14:textId="77777777" w:rsidR="002A79C0" w:rsidRPr="004D5F3E" w:rsidRDefault="002A79C0" w:rsidP="00DA5965">
            <w:pPr>
              <w:rPr>
                <w:rFonts w:cstheme="minorHAnsi"/>
                <w:sz w:val="24"/>
                <w:lang w:val="en-GB"/>
              </w:rPr>
            </w:pPr>
          </w:p>
          <w:p w14:paraId="40DE88B0" w14:textId="1C47A227" w:rsidR="00D704B8" w:rsidRPr="004D5F3E" w:rsidRDefault="00D704B8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Koristi ovaj kôd </w:t>
            </w:r>
            <w:r w:rsidR="00863111">
              <w:rPr>
                <w:szCs w:val="20"/>
                <w:lang w:val="hr"/>
              </w:rPr>
              <w:t>za</w:t>
            </w:r>
            <w:r w:rsidRPr="004D5F3E">
              <w:rPr>
                <w:szCs w:val="20"/>
                <w:lang w:val="hr"/>
              </w:rPr>
              <w:t xml:space="preserve"> Arduino/HuskyLens:</w:t>
            </w:r>
          </w:p>
          <w:p w14:paraId="597E5C60" w14:textId="78BCA698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rFonts w:cs="Arial"/>
                <w:szCs w:val="20"/>
                <w:lang w:val="en-GB"/>
              </w:rPr>
              <w:lastRenderedPageBreak/>
              <w:br/>
            </w:r>
            <w:r w:rsidRPr="004D5F3E"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53C2EAEF" wp14:editId="77BBC756">
                  <wp:extent cx="5564221" cy="2778049"/>
                  <wp:effectExtent l="0" t="0" r="0" b="3810"/>
                  <wp:docPr id="21" name="Picture 1" descr="Grafikon&#10;&#10;Opis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Chart&#10;&#10;Description automatically generated"/>
                          <pic:cNvPicPr/>
                        </pic:nvPicPr>
                        <pic:blipFill rotWithShape="1">
                          <a:blip r:embed="rId14"/>
                          <a:srcRect l="20027" t="11769" r="21836" b="36629"/>
                          <a:stretch/>
                        </pic:blipFill>
                        <pic:spPr bwMode="auto">
                          <a:xfrm>
                            <a:off x="0" y="0"/>
                            <a:ext cx="5591741" cy="27917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2C7036E" w14:textId="77777777" w:rsidR="009C5143" w:rsidRPr="004D5F3E" w:rsidRDefault="009C5143" w:rsidP="00DA5965">
            <w:pPr>
              <w:rPr>
                <w:rFonts w:cs="Arial"/>
                <w:szCs w:val="20"/>
                <w:lang w:val="en-GB"/>
              </w:rPr>
            </w:pPr>
          </w:p>
          <w:p w14:paraId="32102986" w14:textId="77777777" w:rsidR="009C5143" w:rsidRPr="004D5F3E" w:rsidRDefault="009C5143" w:rsidP="00DA5965">
            <w:pPr>
              <w:rPr>
                <w:rFonts w:cs="Arial"/>
                <w:szCs w:val="20"/>
                <w:lang w:val="en-GB"/>
              </w:rPr>
            </w:pPr>
          </w:p>
          <w:p w14:paraId="2D2129D6" w14:textId="7AF1541B" w:rsidR="009C5143" w:rsidRPr="004D5F3E" w:rsidRDefault="009C5143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  <w:r w:rsidRPr="004D5F3E">
              <w:rPr>
                <w:b/>
                <w:szCs w:val="20"/>
                <w:lang w:val="hr"/>
              </w:rPr>
              <w:t>Provjera rezultata na serijskom monitoru (obje opcije)</w:t>
            </w:r>
          </w:p>
          <w:p w14:paraId="173477F6" w14:textId="77777777" w:rsidR="009C5143" w:rsidRPr="004D5F3E" w:rsidRDefault="009C5143" w:rsidP="00DA5965">
            <w:pPr>
              <w:rPr>
                <w:rFonts w:cs="Arial"/>
                <w:szCs w:val="20"/>
                <w:lang w:val="en-GB"/>
              </w:rPr>
            </w:pPr>
          </w:p>
          <w:p w14:paraId="5FAAB381" w14:textId="3115D1DF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Serijski monitor otvorite klikom na USB ikonu u donjem desnom dijelu zaslona Mind+. </w:t>
            </w:r>
          </w:p>
          <w:p w14:paraId="32B53388" w14:textId="5A379B96" w:rsidR="00DA5965" w:rsidRPr="004D5F3E" w:rsidRDefault="00824454" w:rsidP="00DA5965">
            <w:pPr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2258A9B4" wp14:editId="1B69F06D">
                  <wp:extent cx="2501153" cy="291061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9452" cy="302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9CA077B" w14:textId="77777777" w:rsidR="009C5143" w:rsidRPr="004D5F3E" w:rsidRDefault="009C5143" w:rsidP="00DA5965">
            <w:pPr>
              <w:rPr>
                <w:rFonts w:cs="Arial"/>
                <w:szCs w:val="20"/>
                <w:lang w:val="en-GB"/>
              </w:rPr>
            </w:pPr>
          </w:p>
          <w:p w14:paraId="6C86AFCF" w14:textId="0F8AB8F6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>Pokušajte pomaknuti objekt ulijevo i udesno kako biste promatrali numeričku promjenu X središta. Premjestite objekt gore-dolje da biste promatrali numeričku promjenu Y centra. Pomaknite objekt naprijed-natrag da biste promatrali numeričku promjenu širine i visine.</w:t>
            </w:r>
          </w:p>
          <w:p w14:paraId="7AEC89D2" w14:textId="77777777" w:rsidR="002A79C0" w:rsidRPr="004D5F3E" w:rsidRDefault="002A79C0" w:rsidP="00DA5965">
            <w:pPr>
              <w:rPr>
                <w:rFonts w:cs="Arial"/>
                <w:szCs w:val="20"/>
                <w:lang w:val="en-GB"/>
              </w:rPr>
            </w:pPr>
          </w:p>
          <w:p w14:paraId="06139C60" w14:textId="4A3956D2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</w:p>
          <w:p w14:paraId="3962D23C" w14:textId="53449A62" w:rsidR="00DA5965" w:rsidRPr="004D5F3E" w:rsidRDefault="00824454" w:rsidP="00DA5965">
            <w:pPr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09E39179" wp14:editId="5D275BD0">
                  <wp:extent cx="2684929" cy="1947370"/>
                  <wp:effectExtent l="0" t="0" r="1270" b="0"/>
                  <wp:docPr id="17" name="Picture 17" descr="Grafičko korisničko sučelje, tekst&#10;&#10;Opis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 descr="Graphical user interface, text&#10;&#10;Description automatically generated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0871" cy="1966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F282CF4" w14:textId="77777777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</w:p>
          <w:p w14:paraId="6351485B" w14:textId="240FBFEC" w:rsidR="00DA5965" w:rsidRPr="004D5F3E" w:rsidRDefault="00DA5965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  <w:r w:rsidRPr="004D5F3E">
              <w:rPr>
                <w:b/>
                <w:szCs w:val="20"/>
                <w:lang w:val="hr"/>
              </w:rPr>
              <w:t>Analiza gibanja objekata</w:t>
            </w:r>
          </w:p>
          <w:p w14:paraId="0B427D6E" w14:textId="77777777" w:rsidR="002A79C0" w:rsidRPr="004D5F3E" w:rsidRDefault="002A79C0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4051C258" w14:textId="77777777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Kao što je prikazano na sljedećoj slici, zaslon je podijeljen u 3 odjeljka prema osi X koordinatnog sustava zaslona kamere, a srednji dio je naš ciljni dio. </w:t>
            </w:r>
          </w:p>
          <w:p w14:paraId="1B998A67" w14:textId="5016B693" w:rsidR="00DA5965" w:rsidRPr="004D5F3E" w:rsidRDefault="00101448" w:rsidP="00DA5965">
            <w:pPr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lastRenderedPageBreak/>
              <w:drawing>
                <wp:inline distT="0" distB="0" distL="0" distR="0" wp14:anchorId="1266FF2B" wp14:editId="79E64D71">
                  <wp:extent cx="1990164" cy="1953377"/>
                  <wp:effectExtent l="0" t="0" r="0" b="8890"/>
                  <wp:docPr id="18" name="Picture 18" descr="Slika koja sadrži grafičko korisničko sučelje&#10;&#10;Opis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A picture containing graphical user interface&#10;&#10;Description automatically generated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6376" cy="19692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FBCDB7" w14:textId="77777777" w:rsidR="002A79C0" w:rsidRPr="004D5F3E" w:rsidRDefault="002A79C0" w:rsidP="00DA5965">
            <w:pPr>
              <w:rPr>
                <w:rFonts w:cs="Arial"/>
                <w:szCs w:val="20"/>
                <w:lang w:val="en-GB"/>
              </w:rPr>
            </w:pPr>
          </w:p>
          <w:p w14:paraId="6C5F627D" w14:textId="766BCCBD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>Kada kamera kontinuirano detektira stanje ciljnog objekta na slici, njezin X centar je 120-200, što znači da je cilj u središtu vidnog polja, a robot ne mora prilagoditi svoj položaj; njegov X centar je 0-120, naš robot se mora prilagoditi skretanjem udesno; njegov X centar je 200-320, ARTIEbot treba</w:t>
            </w:r>
            <w:r w:rsidR="0014713D">
              <w:rPr>
                <w:szCs w:val="20"/>
                <w:lang w:val="hr"/>
              </w:rPr>
              <w:t>s</w:t>
            </w:r>
            <w:r w:rsidRPr="004D5F3E">
              <w:rPr>
                <w:szCs w:val="20"/>
                <w:lang w:val="hr"/>
              </w:rPr>
              <w:t xml:space="preserve"> skrenuti lijevo kako bi se prilagodio.</w:t>
            </w:r>
          </w:p>
          <w:p w14:paraId="18097B28" w14:textId="38BCCA62" w:rsidR="007038B6" w:rsidRPr="004D5F3E" w:rsidRDefault="007038B6" w:rsidP="00DA5965">
            <w:pPr>
              <w:rPr>
                <w:rFonts w:cs="Arial"/>
                <w:szCs w:val="20"/>
                <w:lang w:val="en-GB"/>
              </w:rPr>
            </w:pPr>
          </w:p>
          <w:p w14:paraId="5F0186FA" w14:textId="5DBBDB8E" w:rsidR="00301206" w:rsidRPr="004D5F3E" w:rsidRDefault="00301206" w:rsidP="00301206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Sada je vrijeme da </w:t>
            </w:r>
            <w:r w:rsidR="0014713D">
              <w:rPr>
                <w:szCs w:val="20"/>
                <w:lang w:val="hr"/>
              </w:rPr>
              <w:t xml:space="preserve">napišete </w:t>
            </w:r>
            <w:r w:rsidRPr="004D5F3E">
              <w:rPr>
                <w:szCs w:val="20"/>
                <w:lang w:val="hr"/>
              </w:rPr>
              <w:t xml:space="preserve"> glavni dio koda kako biste okrenuli robota prema objektu.</w:t>
            </w:r>
          </w:p>
          <w:p w14:paraId="0316DDA1" w14:textId="77777777" w:rsidR="00863111" w:rsidRDefault="005678DB" w:rsidP="00301206">
            <w:pPr>
              <w:rPr>
                <w:szCs w:val="20"/>
                <w:lang w:val="hr"/>
              </w:rPr>
            </w:pPr>
            <w:r w:rsidRPr="004D5F3E">
              <w:rPr>
                <w:b/>
                <w:szCs w:val="20"/>
                <w:lang w:val="hr"/>
              </w:rPr>
              <w:t>Obje opcije</w:t>
            </w:r>
            <w:r w:rsidRPr="004D5F3E">
              <w:rPr>
                <w:szCs w:val="20"/>
                <w:lang w:val="hr"/>
              </w:rPr>
              <w:t xml:space="preserve"> - preimenujte </w:t>
            </w:r>
            <w:r w:rsidRPr="00863111">
              <w:rPr>
                <w:b/>
                <w:i/>
                <w:iCs/>
                <w:szCs w:val="20"/>
                <w:lang w:val="hr"/>
              </w:rPr>
              <w:t>m</w:t>
            </w:r>
            <w:r w:rsidR="00863111" w:rsidRPr="00863111">
              <w:rPr>
                <w:b/>
                <w:i/>
                <w:iCs/>
                <w:szCs w:val="20"/>
                <w:lang w:val="hr"/>
              </w:rPr>
              <w:t>y float variable</w:t>
            </w:r>
            <w:r w:rsidR="00863111">
              <w:rPr>
                <w:b/>
                <w:szCs w:val="20"/>
                <w:lang w:val="hr"/>
              </w:rPr>
              <w:t xml:space="preserve"> </w:t>
            </w:r>
            <w:r w:rsidRPr="004D5F3E">
              <w:rPr>
                <w:szCs w:val="20"/>
                <w:lang w:val="hr"/>
              </w:rPr>
              <w:t xml:space="preserve">u </w:t>
            </w:r>
            <w:r w:rsidRPr="004D5F3E">
              <w:rPr>
                <w:b/>
                <w:szCs w:val="20"/>
                <w:lang w:val="hr"/>
              </w:rPr>
              <w:t>x</w:t>
            </w:r>
            <w:r w:rsidRPr="004D5F3E">
              <w:rPr>
                <w:szCs w:val="20"/>
                <w:lang w:val="hr"/>
              </w:rPr>
              <w:t xml:space="preserve">. Desnom tipkom miša kliknite </w:t>
            </w:r>
            <w:r w:rsidR="00863111">
              <w:rPr>
                <w:szCs w:val="20"/>
                <w:lang w:val="hr"/>
              </w:rPr>
              <w:t xml:space="preserve">na </w:t>
            </w:r>
            <w:r w:rsidRPr="004D5F3E">
              <w:rPr>
                <w:szCs w:val="20"/>
                <w:lang w:val="hr"/>
              </w:rPr>
              <w:t xml:space="preserve">varijablu </w:t>
            </w:r>
            <w:r w:rsidR="00863111">
              <w:rPr>
                <w:szCs w:val="20"/>
                <w:lang w:val="hr"/>
              </w:rPr>
              <w:t xml:space="preserve">i birajte </w:t>
            </w:r>
            <w:r w:rsidR="00863111" w:rsidRPr="00863111">
              <w:rPr>
                <w:b/>
                <w:bCs/>
                <w:i/>
                <w:iCs/>
                <w:szCs w:val="20"/>
                <w:lang w:val="en-GB"/>
              </w:rPr>
              <w:t>Rename numeric variable</w:t>
            </w:r>
            <w:r w:rsidRPr="004D5F3E">
              <w:rPr>
                <w:szCs w:val="20"/>
                <w:lang w:val="hr"/>
              </w:rPr>
              <w:t>.</w:t>
            </w:r>
          </w:p>
          <w:p w14:paraId="00B8DD96" w14:textId="47F452BC" w:rsidR="005678DB" w:rsidRPr="004D5F3E" w:rsidRDefault="005678DB" w:rsidP="00301206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 </w:t>
            </w:r>
          </w:p>
          <w:p w14:paraId="4F196E47" w14:textId="27A17EF8" w:rsidR="005678DB" w:rsidRPr="004D5F3E" w:rsidRDefault="00101448" w:rsidP="005678DB">
            <w:pPr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7990B2B4" wp14:editId="6803BE2C">
                  <wp:extent cx="2124635" cy="1393940"/>
                  <wp:effectExtent l="0" t="0" r="9525" b="0"/>
                  <wp:docPr id="25" name="Picture 25" descr="Grafičko korisničko sučelje, aplikacija&#10;&#10;Opis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 descr="Graphical user interface, application&#10;&#10;Description automatically generated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7672" cy="1409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A868C5" w14:textId="77777777" w:rsidR="005678DB" w:rsidRPr="004D5F3E" w:rsidRDefault="005678DB" w:rsidP="005678DB">
            <w:pPr>
              <w:rPr>
                <w:rFonts w:cs="Arial"/>
                <w:szCs w:val="20"/>
                <w:lang w:val="en-GB"/>
              </w:rPr>
            </w:pPr>
          </w:p>
          <w:p w14:paraId="745F226E" w14:textId="77777777" w:rsidR="005678DB" w:rsidRPr="004D5F3E" w:rsidRDefault="005678DB" w:rsidP="00DA5965">
            <w:pPr>
              <w:rPr>
                <w:rFonts w:cs="Arial"/>
                <w:szCs w:val="20"/>
                <w:lang w:val="en-GB"/>
              </w:rPr>
            </w:pPr>
          </w:p>
          <w:p w14:paraId="5E785962" w14:textId="18355E4D" w:rsidR="007038B6" w:rsidRPr="004D5F3E" w:rsidRDefault="007038B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  <w:r w:rsidRPr="004D5F3E">
              <w:rPr>
                <w:b/>
                <w:szCs w:val="20"/>
                <w:lang w:val="hr"/>
              </w:rPr>
              <w:t>Opcija 1 - pratite objekt pomoću Maqueen Plus</w:t>
            </w:r>
            <w:r w:rsidR="00863111">
              <w:rPr>
                <w:b/>
                <w:szCs w:val="20"/>
                <w:lang w:val="hr"/>
              </w:rPr>
              <w:t xml:space="preserve"> robota</w:t>
            </w:r>
          </w:p>
          <w:p w14:paraId="58C28B88" w14:textId="752FE9A2" w:rsidR="00C0003A" w:rsidRPr="004D5F3E" w:rsidRDefault="00C0003A" w:rsidP="00C0003A">
            <w:pPr>
              <w:rPr>
                <w:rFonts w:cs="Arial"/>
                <w:szCs w:val="20"/>
                <w:lang w:val="en-GB"/>
              </w:rPr>
            </w:pPr>
          </w:p>
          <w:p w14:paraId="3A6FD213" w14:textId="18332F94" w:rsidR="00C0003A" w:rsidRPr="004D5F3E" w:rsidRDefault="00C0003A" w:rsidP="00C0003A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Koristite i konfigurirajte </w:t>
            </w:r>
            <w:r w:rsidR="0014713D">
              <w:rPr>
                <w:szCs w:val="20"/>
                <w:lang w:val="hr"/>
              </w:rPr>
              <w:t xml:space="preserve">blokove </w:t>
            </w:r>
            <w:r>
              <w:rPr>
                <w:lang w:val="hr"/>
              </w:rPr>
              <w:t xml:space="preserve"> kao na </w:t>
            </w:r>
            <w:r w:rsidRPr="004D5F3E">
              <w:rPr>
                <w:szCs w:val="20"/>
                <w:lang w:val="hr"/>
              </w:rPr>
              <w:t>donjoj slici:</w:t>
            </w:r>
          </w:p>
          <w:p w14:paraId="4E409CDD" w14:textId="1E795863" w:rsidR="00C0003A" w:rsidRPr="004D5F3E" w:rsidRDefault="0021467A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  <w:r>
              <w:rPr>
                <w:rFonts w:cs="Arial"/>
                <w:b/>
                <w:bCs/>
                <w:noProof/>
                <w:szCs w:val="20"/>
                <w:lang w:val="en-GB"/>
              </w:rPr>
              <w:lastRenderedPageBreak/>
              <w:drawing>
                <wp:inline distT="0" distB="0" distL="0" distR="0" wp14:anchorId="304088D3" wp14:editId="6240EC4F">
                  <wp:extent cx="3832411" cy="5053966"/>
                  <wp:effectExtent l="0" t="0" r="0" b="0"/>
                  <wp:docPr id="26" name="Picture 26" descr="Grafičko korisničko sučelje, aplikacija&#10;&#10;Opis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 descr="Graphical user interface, application&#10;&#10;Description automatically generated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9982" cy="50771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536CC6" w14:textId="3B324FA1" w:rsidR="00C0003A" w:rsidRPr="004D5F3E" w:rsidRDefault="00C0003A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14259B0C" w14:textId="01B9E0BF" w:rsidR="00301206" w:rsidRPr="004D5F3E" w:rsidRDefault="0030120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52EFBA81" w14:textId="51D2CCC4" w:rsidR="00301206" w:rsidRPr="004D5F3E" w:rsidRDefault="0030120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5499CEE5" w14:textId="57F02853" w:rsidR="00301206" w:rsidRPr="004D5F3E" w:rsidRDefault="00301206" w:rsidP="00301206">
            <w:pPr>
              <w:rPr>
                <w:rFonts w:cs="Arial"/>
                <w:b/>
                <w:bCs/>
                <w:szCs w:val="20"/>
                <w:lang w:val="en-GB"/>
              </w:rPr>
            </w:pPr>
            <w:r w:rsidRPr="004D5F3E">
              <w:rPr>
                <w:b/>
                <w:szCs w:val="20"/>
                <w:lang w:val="hr"/>
              </w:rPr>
              <w:t>Opcija 2 - pratite objekt pomoću ArtieBota</w:t>
            </w:r>
          </w:p>
          <w:p w14:paraId="1F066D3F" w14:textId="77777777" w:rsidR="00301206" w:rsidRPr="004D5F3E" w:rsidRDefault="0030120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225243C8" w14:textId="6C7DBE84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Prvo definirajte </w:t>
            </w:r>
            <w:r w:rsidR="00863111" w:rsidRPr="00863111">
              <w:rPr>
                <w:b/>
                <w:bCs/>
                <w:szCs w:val="20"/>
                <w:lang w:val="hr"/>
              </w:rPr>
              <w:t>Drive</w:t>
            </w:r>
            <w:r w:rsidR="00863111">
              <w:rPr>
                <w:szCs w:val="20"/>
                <w:lang w:val="hr"/>
              </w:rPr>
              <w:t xml:space="preserve"> </w:t>
            </w:r>
            <w:r w:rsidRPr="004D5F3E">
              <w:rPr>
                <w:szCs w:val="20"/>
                <w:lang w:val="hr"/>
              </w:rPr>
              <w:t>blokove i zaustavljanje</w:t>
            </w:r>
            <w:r w:rsidR="00863111">
              <w:rPr>
                <w:szCs w:val="20"/>
                <w:lang w:val="hr"/>
              </w:rPr>
              <w:t xml:space="preserve"> (</w:t>
            </w:r>
            <w:r w:rsidR="00863111" w:rsidRPr="00863111">
              <w:rPr>
                <w:b/>
                <w:bCs/>
                <w:szCs w:val="20"/>
                <w:lang w:val="hr"/>
              </w:rPr>
              <w:t>Stop</w:t>
            </w:r>
            <w:r w:rsidR="00863111">
              <w:rPr>
                <w:szCs w:val="20"/>
                <w:lang w:val="hr"/>
              </w:rPr>
              <w:t>)</w:t>
            </w:r>
            <w:r w:rsidRPr="004D5F3E">
              <w:rPr>
                <w:szCs w:val="20"/>
                <w:lang w:val="hr"/>
              </w:rPr>
              <w:t xml:space="preserve"> kako </w:t>
            </w:r>
            <w:r w:rsidR="0014713D">
              <w:rPr>
                <w:szCs w:val="20"/>
                <w:lang w:val="hr"/>
              </w:rPr>
              <w:t xml:space="preserve">je opisano </w:t>
            </w:r>
            <w:r>
              <w:rPr>
                <w:lang w:val="hr"/>
              </w:rPr>
              <w:t xml:space="preserve"> u </w:t>
            </w:r>
            <w:r w:rsidRPr="004D5F3E">
              <w:rPr>
                <w:szCs w:val="20"/>
                <w:lang w:val="hr"/>
              </w:rPr>
              <w:t xml:space="preserve">prethodnoj lekciji (Programiranje </w:t>
            </w:r>
            <w:r w:rsidR="00863111">
              <w:rPr>
                <w:szCs w:val="20"/>
                <w:lang w:val="hr"/>
              </w:rPr>
              <w:t xml:space="preserve">kretanja </w:t>
            </w:r>
            <w:r w:rsidRPr="004D5F3E">
              <w:rPr>
                <w:szCs w:val="20"/>
                <w:lang w:val="hr"/>
              </w:rPr>
              <w:t>robota)</w:t>
            </w:r>
          </w:p>
          <w:p w14:paraId="48FF1890" w14:textId="4778CDEA" w:rsidR="00DA5965" w:rsidRPr="004D5F3E" w:rsidRDefault="007538B3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noProof/>
                <w:lang w:val="en-GB"/>
              </w:rPr>
              <w:lastRenderedPageBreak/>
              <w:drawing>
                <wp:inline distT="0" distB="0" distL="0" distR="0" wp14:anchorId="00805996" wp14:editId="6E298D49">
                  <wp:extent cx="4185079" cy="3535680"/>
                  <wp:effectExtent l="0" t="0" r="6350" b="7620"/>
                  <wp:docPr id="2" name="Sl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/>
                          <a:srcRect l="11541" t="34258" r="70046" b="10435"/>
                          <a:stretch/>
                        </pic:blipFill>
                        <pic:spPr bwMode="auto">
                          <a:xfrm>
                            <a:off x="0" y="0"/>
                            <a:ext cx="4247005" cy="35879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E66694D" w14:textId="67B5880D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</w:p>
          <w:p w14:paraId="61FFBECC" w14:textId="3347DC19" w:rsidR="00C0003A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>Koristite i konfigurirajte blokove kao na slici ispod:</w:t>
            </w:r>
          </w:p>
          <w:p w14:paraId="66D38179" w14:textId="77777777" w:rsidR="00301206" w:rsidRPr="004D5F3E" w:rsidRDefault="00301206" w:rsidP="00DA5965">
            <w:pPr>
              <w:rPr>
                <w:rFonts w:cs="Arial"/>
                <w:szCs w:val="20"/>
                <w:lang w:val="en-GB"/>
              </w:rPr>
            </w:pPr>
          </w:p>
          <w:p w14:paraId="5FBC06DC" w14:textId="7EB5F713" w:rsidR="00DA5965" w:rsidRPr="004D5F3E" w:rsidRDefault="001231E9" w:rsidP="00DA5965">
            <w:pPr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25D4850C" wp14:editId="639A9B2E">
                  <wp:extent cx="5369858" cy="3487151"/>
                  <wp:effectExtent l="0" t="0" r="2540" b="0"/>
                  <wp:docPr id="27" name="Picture 27" descr="Vremenska crta&#10;&#10;Opis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 descr="Timeline&#10;&#10;Description automatically generated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80212" cy="3493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F599B2" w14:textId="77777777" w:rsidR="00301206" w:rsidRPr="004D5F3E" w:rsidRDefault="0030120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2CD8CB1E" w14:textId="77777777" w:rsidR="00301206" w:rsidRPr="004D5F3E" w:rsidRDefault="0030120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32771F34" w14:textId="77777777" w:rsidR="00301206" w:rsidRPr="004D5F3E" w:rsidRDefault="0030120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30181466" w14:textId="77777777" w:rsidR="00301206" w:rsidRPr="004D5F3E" w:rsidRDefault="0030120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26FCBFA9" w14:textId="1EF4CAE2" w:rsidR="00C0003A" w:rsidRPr="004D5F3E" w:rsidRDefault="005678DB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  <w:r w:rsidRPr="004D5F3E">
              <w:rPr>
                <w:b/>
                <w:szCs w:val="20"/>
                <w:lang w:val="hr"/>
              </w:rPr>
              <w:t>OBJE opcije - Provjerite kako to funkcionira</w:t>
            </w:r>
          </w:p>
          <w:p w14:paraId="7E6828B2" w14:textId="77777777" w:rsidR="00C0003A" w:rsidRPr="004D5F3E" w:rsidRDefault="00C0003A" w:rsidP="00DA5965">
            <w:pPr>
              <w:rPr>
                <w:rFonts w:cs="Arial"/>
                <w:szCs w:val="20"/>
                <w:lang w:val="en-GB"/>
              </w:rPr>
            </w:pPr>
          </w:p>
          <w:p w14:paraId="74C1DCDC" w14:textId="21A8C8BC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Prenesite program </w:t>
            </w:r>
            <w:r w:rsidR="00863111">
              <w:rPr>
                <w:szCs w:val="20"/>
                <w:lang w:val="hr"/>
              </w:rPr>
              <w:t xml:space="preserve">u mikrokontroler </w:t>
            </w:r>
            <w:r w:rsidRPr="004D5F3E">
              <w:rPr>
                <w:szCs w:val="20"/>
                <w:lang w:val="hr"/>
              </w:rPr>
              <w:t>svo</w:t>
            </w:r>
            <w:r w:rsidR="00863111">
              <w:rPr>
                <w:szCs w:val="20"/>
                <w:lang w:val="hr"/>
              </w:rPr>
              <w:t>g</w:t>
            </w:r>
            <w:r w:rsidRPr="004D5F3E">
              <w:rPr>
                <w:szCs w:val="20"/>
                <w:lang w:val="hr"/>
              </w:rPr>
              <w:t xml:space="preserve"> robot</w:t>
            </w:r>
            <w:r w:rsidR="00863111">
              <w:rPr>
                <w:szCs w:val="20"/>
                <w:lang w:val="hr"/>
              </w:rPr>
              <w:t>a</w:t>
            </w:r>
            <w:r w:rsidRPr="004D5F3E">
              <w:rPr>
                <w:szCs w:val="20"/>
                <w:lang w:val="hr"/>
              </w:rPr>
              <w:t xml:space="preserve">. </w:t>
            </w:r>
          </w:p>
          <w:p w14:paraId="3D39512B" w14:textId="1F0AA71F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>Ako je potrebno, prilagodite brzin</w:t>
            </w:r>
            <w:r w:rsidR="00863111">
              <w:rPr>
                <w:szCs w:val="20"/>
                <w:lang w:val="hr"/>
              </w:rPr>
              <w:t>e za</w:t>
            </w:r>
            <w:r w:rsidRPr="004D5F3E">
              <w:rPr>
                <w:szCs w:val="20"/>
                <w:lang w:val="hr"/>
              </w:rPr>
              <w:t xml:space="preserve"> MotorA i </w:t>
            </w:r>
            <w:r w:rsidR="00863111">
              <w:rPr>
                <w:szCs w:val="20"/>
                <w:lang w:val="hr"/>
              </w:rPr>
              <w:t xml:space="preserve">za </w:t>
            </w:r>
            <w:r w:rsidRPr="004D5F3E">
              <w:rPr>
                <w:szCs w:val="20"/>
                <w:lang w:val="hr"/>
              </w:rPr>
              <w:t xml:space="preserve">MotorB. </w:t>
            </w:r>
          </w:p>
          <w:p w14:paraId="063ABF84" w14:textId="29EA31AE" w:rsidR="002A79C0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Kada je </w:t>
            </w:r>
            <w:r w:rsidR="00863111">
              <w:rPr>
                <w:szCs w:val="20"/>
                <w:lang w:val="hr"/>
              </w:rPr>
              <w:t>okvir</w:t>
            </w:r>
            <w:r w:rsidRPr="004D5F3E">
              <w:rPr>
                <w:szCs w:val="20"/>
                <w:lang w:val="hr"/>
              </w:rPr>
              <w:t xml:space="preserve"> </w:t>
            </w:r>
            <w:r w:rsidR="00863111">
              <w:rPr>
                <w:szCs w:val="20"/>
                <w:lang w:val="hr"/>
              </w:rPr>
              <w:t>detektiranog</w:t>
            </w:r>
            <w:r w:rsidRPr="004D5F3E">
              <w:rPr>
                <w:szCs w:val="20"/>
                <w:lang w:val="hr"/>
              </w:rPr>
              <w:t xml:space="preserve"> objekta u sredini zaslona, robot se zaustavlja. </w:t>
            </w:r>
          </w:p>
          <w:p w14:paraId="4B5FFC9D" w14:textId="582E5E31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Kada se okvir nalazi na lijevoj ili desnoj strani zaslona, robot automatski </w:t>
            </w:r>
            <w:r w:rsidR="00863111">
              <w:rPr>
                <w:szCs w:val="20"/>
                <w:lang w:val="hr"/>
              </w:rPr>
              <w:t>prilagođava</w:t>
            </w:r>
            <w:r w:rsidRPr="004D5F3E">
              <w:rPr>
                <w:szCs w:val="20"/>
                <w:lang w:val="hr"/>
              </w:rPr>
              <w:t xml:space="preserve"> </w:t>
            </w:r>
            <w:r w:rsidR="00863111">
              <w:rPr>
                <w:szCs w:val="20"/>
                <w:lang w:val="hr"/>
              </w:rPr>
              <w:t xml:space="preserve">svoj </w:t>
            </w:r>
            <w:r w:rsidRPr="004D5F3E">
              <w:rPr>
                <w:szCs w:val="20"/>
                <w:lang w:val="hr"/>
              </w:rPr>
              <w:t xml:space="preserve">položaj </w:t>
            </w:r>
            <w:r w:rsidR="00863111">
              <w:rPr>
                <w:szCs w:val="20"/>
                <w:lang w:val="hr"/>
              </w:rPr>
              <w:t>kretanjem u</w:t>
            </w:r>
            <w:r w:rsidRPr="004D5F3E">
              <w:rPr>
                <w:szCs w:val="20"/>
                <w:lang w:val="hr"/>
              </w:rPr>
              <w:t xml:space="preserve">lijevo </w:t>
            </w:r>
            <w:r w:rsidR="00863111">
              <w:rPr>
                <w:szCs w:val="20"/>
                <w:lang w:val="hr"/>
              </w:rPr>
              <w:t>(</w:t>
            </w:r>
            <w:r w:rsidR="00863111" w:rsidRPr="00863111">
              <w:rPr>
                <w:b/>
                <w:bCs/>
                <w:i/>
                <w:iCs/>
                <w:szCs w:val="20"/>
                <w:lang w:val="hr"/>
              </w:rPr>
              <w:t>turn left</w:t>
            </w:r>
            <w:r w:rsidR="00863111">
              <w:rPr>
                <w:szCs w:val="20"/>
                <w:lang w:val="hr"/>
              </w:rPr>
              <w:t xml:space="preserve">) </w:t>
            </w:r>
            <w:r w:rsidRPr="004D5F3E">
              <w:rPr>
                <w:szCs w:val="20"/>
                <w:lang w:val="hr"/>
              </w:rPr>
              <w:t xml:space="preserve">ili </w:t>
            </w:r>
            <w:r w:rsidR="00863111">
              <w:rPr>
                <w:szCs w:val="20"/>
                <w:lang w:val="hr"/>
              </w:rPr>
              <w:t>u</w:t>
            </w:r>
            <w:r w:rsidRPr="004D5F3E">
              <w:rPr>
                <w:szCs w:val="20"/>
                <w:lang w:val="hr"/>
              </w:rPr>
              <w:t xml:space="preserve">desno </w:t>
            </w:r>
            <w:r w:rsidR="00863111">
              <w:rPr>
                <w:szCs w:val="20"/>
                <w:lang w:val="hr"/>
              </w:rPr>
              <w:t>(</w:t>
            </w:r>
            <w:r w:rsidR="00863111" w:rsidRPr="00863111">
              <w:rPr>
                <w:b/>
                <w:bCs/>
                <w:i/>
                <w:iCs/>
                <w:szCs w:val="20"/>
                <w:lang w:val="hr"/>
              </w:rPr>
              <w:t xml:space="preserve">turn </w:t>
            </w:r>
            <w:r w:rsidR="00863111">
              <w:rPr>
                <w:b/>
                <w:bCs/>
                <w:i/>
                <w:iCs/>
                <w:szCs w:val="20"/>
                <w:lang w:val="hr"/>
              </w:rPr>
              <w:t>right</w:t>
            </w:r>
            <w:r w:rsidR="00863111">
              <w:rPr>
                <w:szCs w:val="20"/>
                <w:lang w:val="hr"/>
              </w:rPr>
              <w:t xml:space="preserve">) sve </w:t>
            </w:r>
            <w:r w:rsidRPr="004D5F3E">
              <w:rPr>
                <w:szCs w:val="20"/>
                <w:lang w:val="hr"/>
              </w:rPr>
              <w:t>dok se okvir ne</w:t>
            </w:r>
            <w:r w:rsidR="00863111">
              <w:rPr>
                <w:szCs w:val="20"/>
                <w:lang w:val="hr"/>
              </w:rPr>
              <w:t xml:space="preserve"> nađe</w:t>
            </w:r>
            <w:r w:rsidRPr="004D5F3E">
              <w:rPr>
                <w:szCs w:val="20"/>
                <w:lang w:val="hr"/>
              </w:rPr>
              <w:t xml:space="preserve"> u </w:t>
            </w:r>
            <w:r w:rsidR="00863111">
              <w:rPr>
                <w:szCs w:val="20"/>
                <w:lang w:val="hr"/>
              </w:rPr>
              <w:t>središnjem</w:t>
            </w:r>
            <w:r w:rsidRPr="004D5F3E">
              <w:rPr>
                <w:szCs w:val="20"/>
                <w:lang w:val="hr"/>
              </w:rPr>
              <w:t xml:space="preserve"> dijelu zaslona</w:t>
            </w:r>
            <w:r w:rsidR="00863111">
              <w:rPr>
                <w:szCs w:val="20"/>
                <w:lang w:val="hr"/>
              </w:rPr>
              <w:t xml:space="preserve"> (</w:t>
            </w:r>
            <w:r w:rsidR="00863111" w:rsidRPr="00863111">
              <w:rPr>
                <w:b/>
                <w:bCs/>
                <w:i/>
                <w:iCs/>
                <w:szCs w:val="20"/>
                <w:lang w:val="hr"/>
              </w:rPr>
              <w:t>target section</w:t>
            </w:r>
            <w:r w:rsidR="00863111">
              <w:rPr>
                <w:szCs w:val="20"/>
                <w:lang w:val="hr"/>
              </w:rPr>
              <w:t>)</w:t>
            </w:r>
            <w:r w:rsidRPr="004D5F3E">
              <w:rPr>
                <w:szCs w:val="20"/>
                <w:lang w:val="hr"/>
              </w:rPr>
              <w:t>.</w:t>
            </w:r>
          </w:p>
          <w:p w14:paraId="70211BDE" w14:textId="77777777" w:rsidR="002A79C0" w:rsidRPr="004D5F3E" w:rsidRDefault="002A79C0" w:rsidP="00DA5965">
            <w:pPr>
              <w:rPr>
                <w:rFonts w:cs="Arial"/>
                <w:szCs w:val="20"/>
                <w:lang w:val="en-GB"/>
              </w:rPr>
            </w:pPr>
          </w:p>
          <w:p w14:paraId="3C6AF2F2" w14:textId="77777777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43DC01F6" wp14:editId="06389556">
                  <wp:extent cx="2143220" cy="2023872"/>
                  <wp:effectExtent l="0" t="0" r="0" b="0"/>
                  <wp:docPr id="121" name="image238.jpeg" descr="Dijagram&#10;&#10;Opis automatski generiran sa srednjom pouzdanošć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image238.jpeg" descr="Diagram&#10;&#10;Description automatically generated with medium confidence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5752" cy="20357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F6F492" w14:textId="77777777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</w:p>
          <w:p w14:paraId="7674E139" w14:textId="77777777" w:rsidR="002A79C0" w:rsidRPr="004D5F3E" w:rsidRDefault="002A79C0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1B923FC3" w14:textId="77777777" w:rsidR="00502BA1" w:rsidRPr="004D5F3E" w:rsidRDefault="00502BA1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51AC685B" w14:textId="77777777" w:rsidR="00502BA1" w:rsidRPr="004D5F3E" w:rsidRDefault="00502BA1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6486EFC6" w14:textId="77777777" w:rsidR="00502BA1" w:rsidRPr="004D5F3E" w:rsidRDefault="00502BA1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2B70D92E" w14:textId="77777777" w:rsidR="00502BA1" w:rsidRPr="004D5F3E" w:rsidRDefault="00502BA1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32CFD435" w14:textId="77777777" w:rsidR="00502BA1" w:rsidRPr="004D5F3E" w:rsidRDefault="00502BA1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04330E48" w14:textId="77777777" w:rsidR="00502BA1" w:rsidRPr="004D5F3E" w:rsidRDefault="00502BA1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5C519A6C" w14:textId="77777777" w:rsidR="00502BA1" w:rsidRPr="004D5F3E" w:rsidRDefault="00502BA1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669E8396" w14:textId="77777777" w:rsidR="00502BA1" w:rsidRPr="004D5F3E" w:rsidRDefault="00502BA1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361169E5" w14:textId="419E07D0" w:rsidR="00DA5965" w:rsidRPr="004D5F3E" w:rsidRDefault="005678DB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  <w:r w:rsidRPr="004D5F3E">
              <w:rPr>
                <w:b/>
                <w:szCs w:val="20"/>
                <w:lang w:val="hr"/>
              </w:rPr>
              <w:t>Praćenje objekta</w:t>
            </w:r>
          </w:p>
          <w:p w14:paraId="4BC5D0FB" w14:textId="77777777" w:rsidR="002A79C0" w:rsidRPr="004D5F3E" w:rsidRDefault="002A79C0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55183C8C" w14:textId="62E0D94D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Roboti se okreću </w:t>
            </w:r>
            <w:r w:rsidR="00863111">
              <w:rPr>
                <w:szCs w:val="20"/>
                <w:lang w:val="hr"/>
              </w:rPr>
              <w:t xml:space="preserve">prema </w:t>
            </w:r>
            <w:r w:rsidRPr="004D5F3E">
              <w:rPr>
                <w:szCs w:val="20"/>
                <w:lang w:val="hr"/>
              </w:rPr>
              <w:t xml:space="preserve">objektu, ali </w:t>
            </w:r>
            <w:r w:rsidR="00863111">
              <w:rPr>
                <w:szCs w:val="20"/>
                <w:lang w:val="hr"/>
              </w:rPr>
              <w:t>ga</w:t>
            </w:r>
            <w:r w:rsidRPr="004D5F3E">
              <w:rPr>
                <w:szCs w:val="20"/>
                <w:lang w:val="hr"/>
              </w:rPr>
              <w:t xml:space="preserve"> još uvijek ne prate. Da bismo to postigli, morat ćemo otkriti veličinu objekta kako bismo saznali je li velik (</w:t>
            </w:r>
            <w:r w:rsidR="00863111">
              <w:rPr>
                <w:szCs w:val="20"/>
                <w:lang w:val="hr"/>
              </w:rPr>
              <w:t xml:space="preserve">nalazi se </w:t>
            </w:r>
            <w:r w:rsidRPr="004D5F3E">
              <w:rPr>
                <w:szCs w:val="20"/>
                <w:lang w:val="hr"/>
              </w:rPr>
              <w:t>blizu kamere) ili mali (</w:t>
            </w:r>
            <w:r w:rsidR="00863111">
              <w:rPr>
                <w:szCs w:val="20"/>
                <w:lang w:val="hr"/>
              </w:rPr>
              <w:t>udaljen</w:t>
            </w:r>
            <w:r w:rsidRPr="004D5F3E">
              <w:rPr>
                <w:szCs w:val="20"/>
                <w:lang w:val="hr"/>
              </w:rPr>
              <w:t xml:space="preserve"> </w:t>
            </w:r>
            <w:r w:rsidR="00863111">
              <w:rPr>
                <w:szCs w:val="20"/>
                <w:lang w:val="hr"/>
              </w:rPr>
              <w:t xml:space="preserve">je </w:t>
            </w:r>
            <w:r w:rsidRPr="004D5F3E">
              <w:rPr>
                <w:szCs w:val="20"/>
                <w:lang w:val="hr"/>
              </w:rPr>
              <w:t>od kamere).</w:t>
            </w:r>
          </w:p>
          <w:p w14:paraId="5C5B9F28" w14:textId="77777777" w:rsidR="00301206" w:rsidRPr="004D5F3E" w:rsidRDefault="00301206" w:rsidP="00DA5965">
            <w:pPr>
              <w:rPr>
                <w:rFonts w:cs="Arial"/>
                <w:szCs w:val="20"/>
                <w:lang w:val="en-GB"/>
              </w:rPr>
            </w:pPr>
          </w:p>
          <w:p w14:paraId="1DD7B635" w14:textId="2A38448F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>Napravite novu varijablu (numeričku) i nazovite je</w:t>
            </w:r>
            <w:r w:rsidRPr="004D5F3E">
              <w:rPr>
                <w:b/>
                <w:szCs w:val="20"/>
                <w:lang w:val="hr"/>
              </w:rPr>
              <w:t xml:space="preserve"> h</w:t>
            </w:r>
            <w:r w:rsidRPr="004D5F3E">
              <w:rPr>
                <w:szCs w:val="20"/>
                <w:lang w:val="hr"/>
              </w:rPr>
              <w:t xml:space="preserve">. </w:t>
            </w:r>
            <w:r w:rsidR="00863111">
              <w:rPr>
                <w:szCs w:val="20"/>
                <w:lang w:val="hr"/>
              </w:rPr>
              <w:t>Ona će sadržavati</w:t>
            </w:r>
            <w:r w:rsidRPr="004D5F3E">
              <w:rPr>
                <w:szCs w:val="20"/>
                <w:lang w:val="hr"/>
              </w:rPr>
              <w:t xml:space="preserve"> visinu objekta koji pratimo. Ako je visina objekta između 60 i 100</w:t>
            </w:r>
            <w:r w:rsidR="000A2D57">
              <w:rPr>
                <w:szCs w:val="20"/>
                <w:lang w:val="hr"/>
              </w:rPr>
              <w:t>,</w:t>
            </w:r>
            <w:r w:rsidR="00301206" w:rsidRPr="004D5F3E">
              <w:rPr>
                <w:szCs w:val="20"/>
                <w:lang w:val="hr"/>
              </w:rPr>
              <w:t xml:space="preserve"> robot će zadržati trenutni položaj. Ako je </w:t>
            </w:r>
            <w:r w:rsidR="00863111" w:rsidRPr="00863111">
              <w:rPr>
                <w:b/>
                <w:bCs/>
                <w:szCs w:val="20"/>
                <w:lang w:val="hr"/>
              </w:rPr>
              <w:t>h</w:t>
            </w:r>
            <w:r w:rsidR="00863111">
              <w:rPr>
                <w:szCs w:val="20"/>
                <w:lang w:val="hr"/>
              </w:rPr>
              <w:t xml:space="preserve"> </w:t>
            </w:r>
            <w:r w:rsidR="00301206" w:rsidRPr="004D5F3E">
              <w:rPr>
                <w:szCs w:val="20"/>
                <w:lang w:val="hr"/>
              </w:rPr>
              <w:t>manji od 60</w:t>
            </w:r>
            <w:r w:rsidR="000A2D57">
              <w:rPr>
                <w:szCs w:val="20"/>
                <w:lang w:val="hr"/>
              </w:rPr>
              <w:t>,</w:t>
            </w:r>
            <w:r w:rsidRPr="004D5F3E">
              <w:rPr>
                <w:szCs w:val="20"/>
                <w:lang w:val="hr"/>
              </w:rPr>
              <w:t xml:space="preserve"> </w:t>
            </w:r>
            <w:r w:rsidR="00863111">
              <w:rPr>
                <w:szCs w:val="20"/>
                <w:lang w:val="hr"/>
              </w:rPr>
              <w:t xml:space="preserve">objekt je </w:t>
            </w:r>
            <w:r w:rsidRPr="004D5F3E">
              <w:rPr>
                <w:szCs w:val="20"/>
                <w:lang w:val="hr"/>
              </w:rPr>
              <w:t xml:space="preserve">daleko i moramo </w:t>
            </w:r>
            <w:r w:rsidR="00863111">
              <w:rPr>
                <w:szCs w:val="20"/>
                <w:lang w:val="hr"/>
              </w:rPr>
              <w:t>pokrenuti</w:t>
            </w:r>
            <w:r w:rsidRPr="004D5F3E">
              <w:rPr>
                <w:szCs w:val="20"/>
                <w:lang w:val="hr"/>
              </w:rPr>
              <w:t xml:space="preserve"> robota naprijed</w:t>
            </w:r>
            <w:r w:rsidR="00863111">
              <w:rPr>
                <w:szCs w:val="20"/>
                <w:lang w:val="hr"/>
              </w:rPr>
              <w:t xml:space="preserve"> prema objektu</w:t>
            </w:r>
            <w:r w:rsidRPr="004D5F3E">
              <w:rPr>
                <w:szCs w:val="20"/>
                <w:lang w:val="hr"/>
              </w:rPr>
              <w:t xml:space="preserve">. Ako je </w:t>
            </w:r>
            <w:r w:rsidR="00863111" w:rsidRPr="00863111">
              <w:rPr>
                <w:b/>
                <w:bCs/>
                <w:szCs w:val="20"/>
                <w:lang w:val="hr"/>
              </w:rPr>
              <w:t>h</w:t>
            </w:r>
            <w:r w:rsidR="00863111">
              <w:rPr>
                <w:szCs w:val="20"/>
                <w:lang w:val="hr"/>
              </w:rPr>
              <w:t xml:space="preserve"> </w:t>
            </w:r>
            <w:r w:rsidRPr="004D5F3E">
              <w:rPr>
                <w:szCs w:val="20"/>
                <w:lang w:val="hr"/>
              </w:rPr>
              <w:t>veći od 100</w:t>
            </w:r>
            <w:r w:rsidR="000A2D57">
              <w:rPr>
                <w:szCs w:val="20"/>
                <w:lang w:val="hr"/>
              </w:rPr>
              <w:t>,</w:t>
            </w:r>
            <w:r w:rsidR="00FA53DA" w:rsidRPr="004D5F3E">
              <w:rPr>
                <w:szCs w:val="20"/>
                <w:lang w:val="hr"/>
              </w:rPr>
              <w:t xml:space="preserve"> </w:t>
            </w:r>
            <w:r w:rsidR="00863111">
              <w:rPr>
                <w:szCs w:val="20"/>
                <w:lang w:val="hr"/>
              </w:rPr>
              <w:t xml:space="preserve">objekt je preblizu i </w:t>
            </w:r>
            <w:r w:rsidR="00FA53DA" w:rsidRPr="004D5F3E">
              <w:rPr>
                <w:szCs w:val="20"/>
                <w:lang w:val="hr"/>
              </w:rPr>
              <w:t xml:space="preserve">robot se treba </w:t>
            </w:r>
            <w:r w:rsidR="00863111">
              <w:rPr>
                <w:szCs w:val="20"/>
                <w:lang w:val="hr"/>
              </w:rPr>
              <w:t>pokrenuti</w:t>
            </w:r>
            <w:r w:rsidR="00FA53DA" w:rsidRPr="004D5F3E">
              <w:rPr>
                <w:szCs w:val="20"/>
                <w:lang w:val="hr"/>
              </w:rPr>
              <w:t xml:space="preserve"> unatrag</w:t>
            </w:r>
            <w:r w:rsidR="00863111">
              <w:rPr>
                <w:szCs w:val="20"/>
                <w:lang w:val="hr"/>
              </w:rPr>
              <w:t xml:space="preserve"> i odmaknuti od objekta</w:t>
            </w:r>
            <w:r w:rsidR="00FA53DA" w:rsidRPr="004D5F3E">
              <w:rPr>
                <w:szCs w:val="20"/>
                <w:lang w:val="hr"/>
              </w:rPr>
              <w:t>.</w:t>
            </w:r>
          </w:p>
          <w:p w14:paraId="76525AF8" w14:textId="77777777" w:rsidR="00FA53DA" w:rsidRPr="004D5F3E" w:rsidRDefault="00FA53DA" w:rsidP="00DA5965">
            <w:pPr>
              <w:rPr>
                <w:rFonts w:cs="Arial"/>
                <w:szCs w:val="20"/>
                <w:lang w:val="en-GB"/>
              </w:rPr>
            </w:pPr>
          </w:p>
          <w:p w14:paraId="1B38B7E1" w14:textId="77777777" w:rsidR="00941C96" w:rsidRPr="004D5F3E" w:rsidRDefault="00941C9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29BDF7E4" w14:textId="77777777" w:rsidR="00941C96" w:rsidRPr="004D5F3E" w:rsidRDefault="00941C9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42272DE2" w14:textId="77777777" w:rsidR="00941C96" w:rsidRPr="004D5F3E" w:rsidRDefault="00941C9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5951CA9A" w14:textId="77777777" w:rsidR="00941C96" w:rsidRPr="004D5F3E" w:rsidRDefault="00941C9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084F0635" w14:textId="77777777" w:rsidR="00941C96" w:rsidRPr="004D5F3E" w:rsidRDefault="00941C9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5C5440C1" w14:textId="77777777" w:rsidR="00941C96" w:rsidRPr="004D5F3E" w:rsidRDefault="00941C9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220D04C2" w14:textId="77777777" w:rsidR="00941C96" w:rsidRPr="004D5F3E" w:rsidRDefault="00941C9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0299C25E" w14:textId="77777777" w:rsidR="00941C96" w:rsidRPr="004D5F3E" w:rsidRDefault="00941C9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3847BE38" w14:textId="77777777" w:rsidR="00941C96" w:rsidRPr="004D5F3E" w:rsidRDefault="00941C9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7EED9B08" w14:textId="77777777" w:rsidR="00941C96" w:rsidRPr="004D5F3E" w:rsidRDefault="00941C9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4472D65D" w14:textId="77777777" w:rsidR="00941C96" w:rsidRPr="004D5F3E" w:rsidRDefault="00941C9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1DF4D5C4" w14:textId="77777777" w:rsidR="00941C96" w:rsidRPr="004D5F3E" w:rsidRDefault="00941C9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6A556358" w14:textId="77777777" w:rsidR="00941C96" w:rsidRPr="004D5F3E" w:rsidRDefault="00941C96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7A14A6F8" w14:textId="1C324083" w:rsidR="00FA53DA" w:rsidRPr="004D5F3E" w:rsidRDefault="00FA53DA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  <w:r w:rsidRPr="004D5F3E">
              <w:rPr>
                <w:b/>
                <w:szCs w:val="20"/>
                <w:lang w:val="hr"/>
              </w:rPr>
              <w:lastRenderedPageBreak/>
              <w:t>Opcija 1 - Kod za Maqueen Plus</w:t>
            </w:r>
          </w:p>
          <w:p w14:paraId="46BF4BE8" w14:textId="77777777" w:rsidR="00FA53DA" w:rsidRPr="004D5F3E" w:rsidRDefault="00FA53DA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48B05C71" w14:textId="6FC7A17F" w:rsidR="00FA53DA" w:rsidRPr="004D5F3E" w:rsidRDefault="00EC3EB5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  <w:r>
              <w:rPr>
                <w:rFonts w:cs="Arial"/>
                <w:b/>
                <w:bCs/>
                <w:noProof/>
                <w:szCs w:val="20"/>
                <w:lang w:val="en-GB"/>
              </w:rPr>
              <w:drawing>
                <wp:inline distT="0" distB="0" distL="0" distR="0" wp14:anchorId="588B6DF6" wp14:editId="063C9776">
                  <wp:extent cx="4724991" cy="5989710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24991" cy="5989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963AAE" w14:textId="77777777" w:rsidR="00FA53DA" w:rsidRPr="004D5F3E" w:rsidRDefault="00FA53DA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48097D2D" w14:textId="77777777" w:rsidR="00FA53DA" w:rsidRPr="004D5F3E" w:rsidRDefault="00FA53DA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30611EE0" w14:textId="77777777" w:rsidR="00FA53DA" w:rsidRPr="004D5F3E" w:rsidRDefault="00FA53DA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6CAB45A5" w14:textId="77777777" w:rsidR="00FA53DA" w:rsidRPr="004D5F3E" w:rsidRDefault="00FA53DA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51097966" w14:textId="77777777" w:rsidR="00FA53DA" w:rsidRPr="004D5F3E" w:rsidRDefault="00FA53DA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05AEBB0C" w14:textId="77777777" w:rsidR="00FA53DA" w:rsidRPr="004D5F3E" w:rsidRDefault="00FA53DA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146AB84F" w14:textId="77777777" w:rsidR="00FA53DA" w:rsidRPr="004D5F3E" w:rsidRDefault="00FA53DA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76B026E7" w14:textId="77777777" w:rsidR="00863111" w:rsidRDefault="00863111" w:rsidP="00DA5965">
            <w:pPr>
              <w:rPr>
                <w:b/>
                <w:szCs w:val="20"/>
                <w:lang w:val="hr"/>
              </w:rPr>
            </w:pPr>
          </w:p>
          <w:p w14:paraId="1F00631F" w14:textId="77777777" w:rsidR="00863111" w:rsidRDefault="00863111" w:rsidP="00DA5965">
            <w:pPr>
              <w:rPr>
                <w:b/>
                <w:szCs w:val="20"/>
                <w:lang w:val="hr"/>
              </w:rPr>
            </w:pPr>
          </w:p>
          <w:p w14:paraId="01AB6EAC" w14:textId="77777777" w:rsidR="00863111" w:rsidRDefault="00863111" w:rsidP="00DA5965">
            <w:pPr>
              <w:rPr>
                <w:b/>
                <w:szCs w:val="20"/>
                <w:lang w:val="hr"/>
              </w:rPr>
            </w:pPr>
          </w:p>
          <w:p w14:paraId="1EC04FC1" w14:textId="77777777" w:rsidR="00863111" w:rsidRDefault="00863111" w:rsidP="00DA5965">
            <w:pPr>
              <w:rPr>
                <w:b/>
                <w:szCs w:val="20"/>
                <w:lang w:val="hr"/>
              </w:rPr>
            </w:pPr>
          </w:p>
          <w:p w14:paraId="3707DE36" w14:textId="77777777" w:rsidR="00863111" w:rsidRDefault="00863111" w:rsidP="00DA5965">
            <w:pPr>
              <w:rPr>
                <w:b/>
                <w:szCs w:val="20"/>
                <w:lang w:val="hr"/>
              </w:rPr>
            </w:pPr>
          </w:p>
          <w:p w14:paraId="3009BDEA" w14:textId="77777777" w:rsidR="00863111" w:rsidRDefault="00863111" w:rsidP="00DA5965">
            <w:pPr>
              <w:rPr>
                <w:b/>
                <w:szCs w:val="20"/>
                <w:lang w:val="hr"/>
              </w:rPr>
            </w:pPr>
          </w:p>
          <w:p w14:paraId="6B06214A" w14:textId="43E47FDB" w:rsidR="00DA5965" w:rsidRPr="004D5F3E" w:rsidRDefault="00FA53DA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  <w:r w:rsidRPr="004D5F3E">
              <w:rPr>
                <w:b/>
                <w:szCs w:val="20"/>
                <w:lang w:val="hr"/>
              </w:rPr>
              <w:lastRenderedPageBreak/>
              <w:t>Opcija 2 - Kod za Arduino (ArtieBot):</w:t>
            </w:r>
          </w:p>
          <w:p w14:paraId="1431337E" w14:textId="77777777" w:rsidR="00502BA1" w:rsidRPr="004D5F3E" w:rsidRDefault="00502BA1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</w:p>
          <w:p w14:paraId="6537F8CF" w14:textId="6E5C85BE" w:rsidR="00DA5965" w:rsidRPr="004D5F3E" w:rsidRDefault="004516CB" w:rsidP="00DA5965">
            <w:pPr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6E83C1C2" wp14:editId="14285EC3">
                  <wp:extent cx="5369767" cy="4155501"/>
                  <wp:effectExtent l="0" t="0" r="2540" b="0"/>
                  <wp:docPr id="29" name="Picture 29" descr="Grafičko korisničko sučelje, aplikacija&#10;&#10;Opis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 descr="Graphical user interface, application&#10;&#10;Description automatically generated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78610" cy="4162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AE2DCA" w14:textId="77777777" w:rsidR="00D82CB1" w:rsidRPr="004D5F3E" w:rsidRDefault="00D82CB1" w:rsidP="00DA5965">
            <w:pPr>
              <w:rPr>
                <w:rFonts w:cs="Arial"/>
                <w:szCs w:val="20"/>
                <w:lang w:val="en-GB"/>
              </w:rPr>
            </w:pPr>
          </w:p>
          <w:p w14:paraId="190F4E81" w14:textId="32F7B0A1" w:rsidR="00D82CB1" w:rsidRPr="004D5F3E" w:rsidRDefault="00D82CB1" w:rsidP="00DA5965">
            <w:pPr>
              <w:rPr>
                <w:rFonts w:cs="Arial"/>
                <w:b/>
                <w:bCs/>
                <w:szCs w:val="20"/>
                <w:lang w:val="en-GB"/>
              </w:rPr>
            </w:pPr>
            <w:r w:rsidRPr="004D5F3E">
              <w:rPr>
                <w:b/>
                <w:szCs w:val="20"/>
                <w:lang w:val="hr"/>
              </w:rPr>
              <w:t>Obje opcije - Provjerite kako to funkcionira</w:t>
            </w:r>
          </w:p>
          <w:p w14:paraId="22E5AE88" w14:textId="77777777" w:rsidR="00D82CB1" w:rsidRPr="004D5F3E" w:rsidRDefault="00D82CB1" w:rsidP="00DA5965">
            <w:pPr>
              <w:rPr>
                <w:rFonts w:cs="Arial"/>
                <w:szCs w:val="20"/>
                <w:lang w:val="en-GB"/>
              </w:rPr>
            </w:pPr>
          </w:p>
          <w:p w14:paraId="4DDDDF09" w14:textId="77777777" w:rsidR="00502BA1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Prenesite program na micro:bit/Arduino UNO kako biste provjerili kako funkcionira. </w:t>
            </w:r>
          </w:p>
          <w:p w14:paraId="2F5110D1" w14:textId="10BFB015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>Napravite korekcije kako bi kretanje bilo glatko podešavanjem brzine i vremena vožnje motora.</w:t>
            </w:r>
          </w:p>
          <w:p w14:paraId="53FEDFD1" w14:textId="71E30E17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Nakon što HuskyLens završi s učenjem objekta, roboti će automatski slijediti objekt i kretati se naprijed, natrag, lijevo i desno, držeći </w:t>
            </w:r>
            <w:r w:rsidR="00863111">
              <w:rPr>
                <w:szCs w:val="20"/>
                <w:lang w:val="hr"/>
              </w:rPr>
              <w:t>okvir</w:t>
            </w:r>
            <w:r w:rsidRPr="004D5F3E">
              <w:rPr>
                <w:szCs w:val="20"/>
                <w:lang w:val="hr"/>
              </w:rPr>
              <w:t xml:space="preserve"> objekta u središtu zaslona i na odgovarajućoj udaljenosti.</w:t>
            </w:r>
          </w:p>
          <w:p w14:paraId="4287423D" w14:textId="77777777" w:rsidR="001D06E2" w:rsidRPr="004D5F3E" w:rsidRDefault="001D06E2" w:rsidP="00DA5965">
            <w:pPr>
              <w:rPr>
                <w:rFonts w:cs="Arial"/>
                <w:szCs w:val="20"/>
                <w:lang w:val="en-GB"/>
              </w:rPr>
            </w:pPr>
          </w:p>
          <w:p w14:paraId="73DD301C" w14:textId="093B878F" w:rsidR="00DA5965" w:rsidRPr="004D5F3E" w:rsidRDefault="00DA5965" w:rsidP="00DA5965">
            <w:pPr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>Kada se robot koristi kao robot za praćenje, može se programirati za lociranje bilo koje</w:t>
            </w:r>
            <w:r w:rsidR="00863111">
              <w:rPr>
                <w:szCs w:val="20"/>
                <w:lang w:val="hr"/>
              </w:rPr>
              <w:t>g</w:t>
            </w:r>
            <w:r w:rsidRPr="004D5F3E">
              <w:rPr>
                <w:szCs w:val="20"/>
                <w:lang w:val="hr"/>
              </w:rPr>
              <w:t xml:space="preserve"> </w:t>
            </w:r>
            <w:r w:rsidR="00863111">
              <w:rPr>
                <w:szCs w:val="20"/>
                <w:lang w:val="hr"/>
              </w:rPr>
              <w:t>objekta</w:t>
            </w:r>
            <w:r w:rsidRPr="004D5F3E">
              <w:rPr>
                <w:szCs w:val="20"/>
                <w:lang w:val="hr"/>
              </w:rPr>
              <w:t xml:space="preserve"> s HuskyLens kamerom. To znači da ov</w:t>
            </w:r>
            <w:r w:rsidR="00863111">
              <w:rPr>
                <w:szCs w:val="20"/>
                <w:lang w:val="hr"/>
              </w:rPr>
              <w:t>im</w:t>
            </w:r>
            <w:r w:rsidRPr="004D5F3E">
              <w:rPr>
                <w:szCs w:val="20"/>
                <w:lang w:val="hr"/>
              </w:rPr>
              <w:t xml:space="preserve"> pro</w:t>
            </w:r>
            <w:r w:rsidR="00863111">
              <w:rPr>
                <w:szCs w:val="20"/>
                <w:lang w:val="hr"/>
              </w:rPr>
              <w:t>gramom</w:t>
            </w:r>
            <w:r w:rsidRPr="004D5F3E">
              <w:rPr>
                <w:szCs w:val="20"/>
                <w:lang w:val="hr"/>
              </w:rPr>
              <w:t xml:space="preserve"> možete pretvoriti </w:t>
            </w:r>
            <w:r w:rsidR="00863111">
              <w:rPr>
                <w:szCs w:val="20"/>
                <w:lang w:val="hr"/>
              </w:rPr>
              <w:t xml:space="preserve">vašeg robota </w:t>
            </w:r>
            <w:r w:rsidRPr="004D5F3E">
              <w:rPr>
                <w:szCs w:val="20"/>
                <w:lang w:val="hr"/>
              </w:rPr>
              <w:t xml:space="preserve">u </w:t>
            </w:r>
            <w:r w:rsidR="00863111">
              <w:rPr>
                <w:szCs w:val="20"/>
                <w:lang w:val="hr"/>
              </w:rPr>
              <w:t>robota</w:t>
            </w:r>
            <w:r w:rsidRPr="004D5F3E">
              <w:rPr>
                <w:szCs w:val="20"/>
                <w:lang w:val="hr"/>
              </w:rPr>
              <w:t xml:space="preserve"> </w:t>
            </w:r>
            <w:r w:rsidR="00863111">
              <w:rPr>
                <w:szCs w:val="20"/>
                <w:lang w:val="hr"/>
              </w:rPr>
              <w:t xml:space="preserve">koji prati </w:t>
            </w:r>
            <w:r w:rsidRPr="004D5F3E">
              <w:rPr>
                <w:szCs w:val="20"/>
                <w:lang w:val="hr"/>
              </w:rPr>
              <w:t>osobe.</w:t>
            </w:r>
          </w:p>
          <w:p w14:paraId="4DD7E08D" w14:textId="6D0C5220" w:rsidR="00291C5F" w:rsidRPr="004D5F3E" w:rsidRDefault="00291C5F" w:rsidP="001E1138">
            <w:pPr>
              <w:rPr>
                <w:rFonts w:cs="Arial"/>
                <w:szCs w:val="20"/>
                <w:lang w:val="en-GB"/>
              </w:rPr>
            </w:pPr>
          </w:p>
        </w:tc>
      </w:tr>
      <w:tr w:rsidR="00BD5282" w:rsidRPr="004D5F3E" w14:paraId="0ABCDA97" w14:textId="77777777" w:rsidTr="00BD5282">
        <w:trPr>
          <w:trHeight w:val="210"/>
        </w:trPr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7B371210" w14:textId="77777777" w:rsidR="00C40D07" w:rsidRPr="004D5F3E" w:rsidRDefault="00C40D07" w:rsidP="00652B04">
            <w:pPr>
              <w:pStyle w:val="p2"/>
              <w:rPr>
                <w:bCs/>
                <w:color w:val="000000"/>
                <w:szCs w:val="20"/>
                <w:lang w:val="en-GB"/>
              </w:rPr>
            </w:pPr>
          </w:p>
        </w:tc>
      </w:tr>
      <w:tr w:rsidR="00BD5282" w:rsidRPr="004D5F3E" w14:paraId="674192A2" w14:textId="77777777" w:rsidTr="00BD5282">
        <w:trPr>
          <w:trHeight w:val="210"/>
        </w:trPr>
        <w:tc>
          <w:tcPr>
            <w:tcW w:w="5000" w:type="pct"/>
            <w:tcBorders>
              <w:top w:val="single" w:sz="4" w:space="0" w:color="auto"/>
              <w:bottom w:val="nil"/>
            </w:tcBorders>
            <w:vAlign w:val="center"/>
          </w:tcPr>
          <w:p w14:paraId="0A1A8031" w14:textId="77777777" w:rsidR="00BD5282" w:rsidRPr="004D5F3E" w:rsidRDefault="00C40D07" w:rsidP="00BD5282">
            <w:pPr>
              <w:jc w:val="center"/>
              <w:rPr>
                <w:rFonts w:cs="Arial"/>
                <w:b/>
                <w:bCs/>
                <w:szCs w:val="20"/>
                <w:lang w:val="en-GB"/>
              </w:rPr>
            </w:pPr>
            <w:r w:rsidRPr="004D5F3E">
              <w:rPr>
                <w:b/>
                <w:szCs w:val="20"/>
                <w:lang w:val="hr"/>
              </w:rPr>
              <w:t>ZAKLJUČAK</w:t>
            </w:r>
          </w:p>
          <w:p w14:paraId="7CB5C04C" w14:textId="77777777" w:rsidR="00F95938" w:rsidRPr="004D5F3E" w:rsidRDefault="00F95938" w:rsidP="00F95938">
            <w:pPr>
              <w:jc w:val="left"/>
              <w:rPr>
                <w:rFonts w:cs="Arial"/>
                <w:szCs w:val="20"/>
                <w:lang w:val="en-GB"/>
              </w:rPr>
            </w:pPr>
          </w:p>
          <w:p w14:paraId="22B98DB2" w14:textId="32696F21" w:rsidR="00F95938" w:rsidRPr="004D5F3E" w:rsidRDefault="00F95938" w:rsidP="00F95938">
            <w:pPr>
              <w:jc w:val="left"/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Praćenje objekata zadatak je </w:t>
            </w:r>
            <w:r w:rsidR="00863111">
              <w:rPr>
                <w:szCs w:val="20"/>
                <w:lang w:val="hr"/>
              </w:rPr>
              <w:t>dobivanja</w:t>
            </w:r>
            <w:r w:rsidRPr="004D5F3E">
              <w:rPr>
                <w:szCs w:val="20"/>
                <w:lang w:val="hr"/>
              </w:rPr>
              <w:t xml:space="preserve"> skupa </w:t>
            </w:r>
            <w:r w:rsidR="00863111">
              <w:rPr>
                <w:szCs w:val="20"/>
                <w:lang w:val="hr"/>
              </w:rPr>
              <w:t>vrijednosti pri detekciji</w:t>
            </w:r>
            <w:r w:rsidRPr="004D5F3E">
              <w:rPr>
                <w:szCs w:val="20"/>
                <w:lang w:val="hr"/>
              </w:rPr>
              <w:t xml:space="preserve"> objekata, stvaranja jedinstvenog </w:t>
            </w:r>
            <w:r w:rsidR="00863111">
              <w:rPr>
                <w:szCs w:val="20"/>
                <w:lang w:val="hr"/>
              </w:rPr>
              <w:t>identifikatora</w:t>
            </w:r>
            <w:r w:rsidRPr="004D5F3E">
              <w:rPr>
                <w:szCs w:val="20"/>
                <w:lang w:val="hr"/>
              </w:rPr>
              <w:t xml:space="preserve"> za svak</w:t>
            </w:r>
            <w:r w:rsidR="00863111">
              <w:rPr>
                <w:szCs w:val="20"/>
                <w:lang w:val="hr"/>
              </w:rPr>
              <w:t>i</w:t>
            </w:r>
            <w:r w:rsidRPr="004D5F3E">
              <w:rPr>
                <w:szCs w:val="20"/>
                <w:lang w:val="hr"/>
              </w:rPr>
              <w:t xml:space="preserve"> od </w:t>
            </w:r>
            <w:r w:rsidR="00863111">
              <w:rPr>
                <w:szCs w:val="20"/>
                <w:lang w:val="hr"/>
              </w:rPr>
              <w:t>detektiranih objekata</w:t>
            </w:r>
            <w:r w:rsidRPr="004D5F3E">
              <w:rPr>
                <w:szCs w:val="20"/>
                <w:lang w:val="hr"/>
              </w:rPr>
              <w:t>, a zatim praćenja svakog od objekata dok se kreću</w:t>
            </w:r>
            <w:r w:rsidR="00863111">
              <w:rPr>
                <w:szCs w:val="20"/>
                <w:lang w:val="hr"/>
              </w:rPr>
              <w:t xml:space="preserve"> te označavanjem </w:t>
            </w:r>
            <w:r w:rsidRPr="004D5F3E">
              <w:rPr>
                <w:szCs w:val="20"/>
                <w:lang w:val="hr"/>
              </w:rPr>
              <w:t>okvir</w:t>
            </w:r>
            <w:r w:rsidR="00863111">
              <w:rPr>
                <w:szCs w:val="20"/>
                <w:lang w:val="hr"/>
              </w:rPr>
              <w:t>om</w:t>
            </w:r>
            <w:r w:rsidRPr="004D5F3E">
              <w:rPr>
                <w:szCs w:val="20"/>
                <w:lang w:val="hr"/>
              </w:rPr>
              <w:t xml:space="preserve"> u videozapis</w:t>
            </w:r>
            <w:r w:rsidR="00863111">
              <w:rPr>
                <w:szCs w:val="20"/>
                <w:lang w:val="hr"/>
              </w:rPr>
              <w:t>u, poštujući dodijeljene</w:t>
            </w:r>
            <w:r w:rsidRPr="004D5F3E">
              <w:rPr>
                <w:szCs w:val="20"/>
                <w:lang w:val="hr"/>
              </w:rPr>
              <w:t xml:space="preserve"> </w:t>
            </w:r>
            <w:r w:rsidR="00863111">
              <w:rPr>
                <w:szCs w:val="20"/>
                <w:lang w:val="hr"/>
              </w:rPr>
              <w:t>identifikatore</w:t>
            </w:r>
            <w:r w:rsidRPr="004D5F3E">
              <w:rPr>
                <w:szCs w:val="20"/>
                <w:lang w:val="hr"/>
              </w:rPr>
              <w:t xml:space="preserve">. Najsuvremenije metode uključuju spajanje podataka s RGB i </w:t>
            </w:r>
            <w:r w:rsidR="00863111">
              <w:rPr>
                <w:szCs w:val="20"/>
                <w:lang w:val="hr"/>
              </w:rPr>
              <w:t xml:space="preserve">drugih </w:t>
            </w:r>
            <w:r w:rsidRPr="004D5F3E">
              <w:rPr>
                <w:szCs w:val="20"/>
                <w:lang w:val="hr"/>
              </w:rPr>
              <w:t xml:space="preserve">kamera kako bi se </w:t>
            </w:r>
            <w:r w:rsidR="00863111">
              <w:rPr>
                <w:szCs w:val="20"/>
                <w:lang w:val="hr"/>
              </w:rPr>
              <w:t>dobilo</w:t>
            </w:r>
            <w:r w:rsidRPr="004D5F3E">
              <w:rPr>
                <w:szCs w:val="20"/>
                <w:lang w:val="hr"/>
              </w:rPr>
              <w:t xml:space="preserve"> pouzdanije praćenje objekata.</w:t>
            </w:r>
          </w:p>
          <w:p w14:paraId="437DB6BD" w14:textId="212DD149" w:rsidR="00F95938" w:rsidRPr="004D5F3E" w:rsidRDefault="00F95938" w:rsidP="00F95938">
            <w:pPr>
              <w:jc w:val="left"/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>Sada razumijemo osnovne principe praćenja objekata</w:t>
            </w:r>
            <w:r w:rsidR="00863111">
              <w:rPr>
                <w:szCs w:val="20"/>
                <w:lang w:val="hr"/>
              </w:rPr>
              <w:t xml:space="preserve"> i</w:t>
            </w:r>
            <w:r w:rsidRPr="004D5F3E">
              <w:rPr>
                <w:szCs w:val="20"/>
                <w:lang w:val="hr"/>
              </w:rPr>
              <w:t xml:space="preserve"> nauči</w:t>
            </w:r>
            <w:r w:rsidR="00863111">
              <w:rPr>
                <w:szCs w:val="20"/>
                <w:lang w:val="hr"/>
              </w:rPr>
              <w:t>l</w:t>
            </w:r>
            <w:r w:rsidRPr="004D5F3E">
              <w:rPr>
                <w:szCs w:val="20"/>
                <w:lang w:val="hr"/>
              </w:rPr>
              <w:t xml:space="preserve">i </w:t>
            </w:r>
            <w:r w:rsidR="00863111">
              <w:rPr>
                <w:szCs w:val="20"/>
                <w:lang w:val="hr"/>
              </w:rPr>
              <w:t xml:space="preserve">smo </w:t>
            </w:r>
            <w:r w:rsidRPr="004D5F3E">
              <w:rPr>
                <w:szCs w:val="20"/>
                <w:lang w:val="hr"/>
              </w:rPr>
              <w:t>funkciju praćenja objekata HuskyLens.</w:t>
            </w:r>
          </w:p>
          <w:p w14:paraId="48D838AB" w14:textId="4A174EC3" w:rsidR="00F95938" w:rsidRPr="004D5F3E" w:rsidRDefault="00F95938" w:rsidP="00F95938">
            <w:pPr>
              <w:jc w:val="left"/>
              <w:rPr>
                <w:rFonts w:cs="Arial"/>
                <w:szCs w:val="20"/>
                <w:lang w:val="en-GB"/>
              </w:rPr>
            </w:pPr>
            <w:r w:rsidRPr="004D5F3E">
              <w:rPr>
                <w:szCs w:val="20"/>
                <w:lang w:val="hr"/>
              </w:rPr>
              <w:t xml:space="preserve">Također znamo kako koristiti HuskyLens </w:t>
            </w:r>
            <w:r w:rsidR="00863111">
              <w:rPr>
                <w:szCs w:val="20"/>
                <w:lang w:val="hr"/>
              </w:rPr>
              <w:t>kako</w:t>
            </w:r>
            <w:r w:rsidRPr="004D5F3E">
              <w:rPr>
                <w:szCs w:val="20"/>
                <w:lang w:val="hr"/>
              </w:rPr>
              <w:t xml:space="preserve"> </w:t>
            </w:r>
            <w:r w:rsidR="00863111">
              <w:rPr>
                <w:szCs w:val="20"/>
                <w:lang w:val="hr"/>
              </w:rPr>
              <w:t xml:space="preserve">bi </w:t>
            </w:r>
            <w:r w:rsidRPr="004D5F3E">
              <w:rPr>
                <w:szCs w:val="20"/>
                <w:lang w:val="hr"/>
              </w:rPr>
              <w:t>naš robot</w:t>
            </w:r>
            <w:r w:rsidR="00863111">
              <w:rPr>
                <w:szCs w:val="20"/>
                <w:lang w:val="hr"/>
              </w:rPr>
              <w:t xml:space="preserve"> mogao pratiti objekt</w:t>
            </w:r>
            <w:r w:rsidRPr="004D5F3E">
              <w:rPr>
                <w:szCs w:val="20"/>
                <w:lang w:val="hr"/>
              </w:rPr>
              <w:t>.</w:t>
            </w:r>
          </w:p>
          <w:p w14:paraId="6CBD4268" w14:textId="77777777" w:rsidR="00F95938" w:rsidRPr="004D5F3E" w:rsidRDefault="00F95938" w:rsidP="00F95938">
            <w:pPr>
              <w:rPr>
                <w:lang w:val="en-GB"/>
              </w:rPr>
            </w:pPr>
          </w:p>
          <w:p w14:paraId="75109394" w14:textId="77777777" w:rsidR="00863111" w:rsidRPr="00595A5E" w:rsidRDefault="00863111" w:rsidP="00863111">
            <w:pPr>
              <w:rPr>
                <w:lang w:val="hr"/>
              </w:rPr>
            </w:pPr>
            <w:r w:rsidRPr="00595A5E">
              <w:rPr>
                <w:lang w:val="hr"/>
              </w:rPr>
              <w:t>Napravite K.W.L. (</w:t>
            </w:r>
            <w:r w:rsidRPr="00595A5E">
              <w:rPr>
                <w:b/>
                <w:lang w:val="hr"/>
              </w:rPr>
              <w:t>K</w:t>
            </w:r>
            <w:r w:rsidRPr="00595A5E">
              <w:rPr>
                <w:lang w:val="hr"/>
              </w:rPr>
              <w:t xml:space="preserve">now, </w:t>
            </w:r>
            <w:r w:rsidRPr="00595A5E">
              <w:rPr>
                <w:b/>
                <w:lang w:val="hr"/>
              </w:rPr>
              <w:t>W</w:t>
            </w:r>
            <w:r w:rsidRPr="00595A5E">
              <w:rPr>
                <w:lang w:val="hr"/>
              </w:rPr>
              <w:t xml:space="preserve">ant, </w:t>
            </w:r>
            <w:r w:rsidRPr="00595A5E">
              <w:rPr>
                <w:b/>
                <w:lang w:val="hr"/>
              </w:rPr>
              <w:t>L</w:t>
            </w:r>
            <w:r w:rsidRPr="00595A5E">
              <w:rPr>
                <w:lang w:val="hr"/>
              </w:rPr>
              <w:t xml:space="preserve">earned) </w:t>
            </w:r>
            <w:r w:rsidRPr="00595A5E">
              <w:rPr>
                <w:b/>
                <w:bCs/>
                <w:lang w:val="hr"/>
              </w:rPr>
              <w:t>Znam</w:t>
            </w:r>
            <w:r w:rsidRPr="00595A5E">
              <w:rPr>
                <w:lang w:val="hr"/>
              </w:rPr>
              <w:t xml:space="preserve">, </w:t>
            </w:r>
            <w:r w:rsidRPr="00595A5E">
              <w:rPr>
                <w:b/>
                <w:bCs/>
                <w:lang w:val="hr"/>
              </w:rPr>
              <w:t>Želim</w:t>
            </w:r>
            <w:r w:rsidRPr="00595A5E">
              <w:rPr>
                <w:lang w:val="hr"/>
              </w:rPr>
              <w:t xml:space="preserve"> znati, </w:t>
            </w:r>
            <w:r w:rsidRPr="00595A5E">
              <w:rPr>
                <w:b/>
                <w:bCs/>
                <w:lang w:val="hr"/>
              </w:rPr>
              <w:t>Naučio sam</w:t>
            </w:r>
            <w:r w:rsidRPr="00595A5E">
              <w:rPr>
                <w:lang w:val="hr"/>
              </w:rPr>
              <w:t xml:space="preserve"> grafikon sa svojim učenicima.</w:t>
            </w:r>
          </w:p>
          <w:p w14:paraId="1F0A9C08" w14:textId="77777777" w:rsidR="00863111" w:rsidRPr="004D5F3E" w:rsidRDefault="00863111" w:rsidP="00F95938">
            <w:pPr>
              <w:rPr>
                <w:lang w:val="en-GB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903"/>
              <w:gridCol w:w="2904"/>
              <w:gridCol w:w="2904"/>
            </w:tblGrid>
            <w:tr w:rsidR="00863111" w:rsidRPr="004D5F3E" w14:paraId="783CB9C5" w14:textId="77777777" w:rsidTr="009110D1">
              <w:trPr>
                <w:trHeight w:val="449"/>
              </w:trPr>
              <w:tc>
                <w:tcPr>
                  <w:tcW w:w="2903" w:type="dxa"/>
                </w:tcPr>
                <w:p w14:paraId="739AFD7A" w14:textId="77777777" w:rsidR="00863111" w:rsidRDefault="00863111" w:rsidP="00863111">
                  <w:pPr>
                    <w:jc w:val="center"/>
                    <w:rPr>
                      <w:rFonts w:asciiTheme="minorHAnsi" w:hAnsiTheme="minorHAnsi" w:cstheme="minorHAnsi"/>
                      <w:color w:val="44546A"/>
                      <w:lang w:val="hr"/>
                    </w:rPr>
                  </w:pPr>
                  <w:r w:rsidRPr="006F6D35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Što sada znam</w:t>
                  </w:r>
                </w:p>
                <w:p w14:paraId="1BFB1F18" w14:textId="77777777" w:rsidR="00863111" w:rsidRDefault="00863111" w:rsidP="00863111">
                  <w:pPr>
                    <w:rPr>
                      <w:rFonts w:asciiTheme="minorHAnsi" w:hAnsiTheme="minorHAnsi" w:cstheme="minorHAnsi"/>
                      <w:color w:val="44546A"/>
                      <w:lang w:val="hr"/>
                    </w:rPr>
                  </w:pPr>
                </w:p>
                <w:p w14:paraId="46B11965" w14:textId="227EC010" w:rsidR="00863111" w:rsidRPr="004D5F3E" w:rsidRDefault="00863111" w:rsidP="00863111">
                  <w:pPr>
                    <w:jc w:val="center"/>
                    <w:rPr>
                      <w:color w:val="44546A"/>
                      <w:lang w:val="en-GB"/>
                    </w:rPr>
                  </w:pPr>
                </w:p>
              </w:tc>
              <w:tc>
                <w:tcPr>
                  <w:tcW w:w="2904" w:type="dxa"/>
                </w:tcPr>
                <w:p w14:paraId="13281FD8" w14:textId="5AF17BDA" w:rsidR="00863111" w:rsidRPr="004D5F3E" w:rsidRDefault="00863111" w:rsidP="00863111">
                  <w:pPr>
                    <w:jc w:val="center"/>
                    <w:rPr>
                      <w:color w:val="44546A"/>
                      <w:lang w:val="en-GB"/>
                    </w:rPr>
                  </w:pPr>
                  <w:r w:rsidRPr="006F6D35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Što želim znati</w:t>
                  </w:r>
                </w:p>
              </w:tc>
              <w:tc>
                <w:tcPr>
                  <w:tcW w:w="2904" w:type="dxa"/>
                </w:tcPr>
                <w:p w14:paraId="055A6761" w14:textId="31D20287" w:rsidR="00863111" w:rsidRPr="004D5F3E" w:rsidRDefault="00863111" w:rsidP="00863111">
                  <w:pPr>
                    <w:jc w:val="center"/>
                    <w:rPr>
                      <w:color w:val="44546A"/>
                      <w:lang w:val="en-GB"/>
                    </w:rPr>
                  </w:pPr>
                  <w:r w:rsidRPr="006F6D35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Što sam naučio</w:t>
                  </w:r>
                </w:p>
              </w:tc>
            </w:tr>
            <w:tr w:rsidR="00F95938" w:rsidRPr="004D5F3E" w14:paraId="7999DFAE" w14:textId="77777777" w:rsidTr="009110D1">
              <w:trPr>
                <w:trHeight w:val="1487"/>
              </w:trPr>
              <w:tc>
                <w:tcPr>
                  <w:tcW w:w="2903" w:type="dxa"/>
                </w:tcPr>
                <w:p w14:paraId="4CAFA9FC" w14:textId="77777777" w:rsidR="00F95938" w:rsidRPr="004D5F3E" w:rsidRDefault="00F95938" w:rsidP="00F95938">
                  <w:pPr>
                    <w:jc w:val="center"/>
                    <w:rPr>
                      <w:color w:val="44546A"/>
                      <w:lang w:val="en-GB"/>
                    </w:rPr>
                  </w:pPr>
                </w:p>
                <w:p w14:paraId="0A190649" w14:textId="77777777" w:rsidR="00F95938" w:rsidRPr="004D5F3E" w:rsidRDefault="00F95938" w:rsidP="00F95938">
                  <w:pPr>
                    <w:jc w:val="center"/>
                    <w:rPr>
                      <w:color w:val="44546A"/>
                      <w:lang w:val="en-GB"/>
                    </w:rPr>
                  </w:pPr>
                </w:p>
              </w:tc>
              <w:tc>
                <w:tcPr>
                  <w:tcW w:w="2904" w:type="dxa"/>
                </w:tcPr>
                <w:p w14:paraId="7D12DAE9" w14:textId="77777777" w:rsidR="00F95938" w:rsidRPr="004D5F3E" w:rsidRDefault="00F95938" w:rsidP="00F95938">
                  <w:pPr>
                    <w:jc w:val="center"/>
                    <w:rPr>
                      <w:color w:val="44546A"/>
                      <w:lang w:val="en-GB"/>
                    </w:rPr>
                  </w:pPr>
                </w:p>
                <w:p w14:paraId="576505EB" w14:textId="77777777" w:rsidR="00F95938" w:rsidRPr="004D5F3E" w:rsidRDefault="00F95938" w:rsidP="00F95938">
                  <w:pPr>
                    <w:jc w:val="center"/>
                    <w:rPr>
                      <w:color w:val="44546A"/>
                      <w:lang w:val="en-GB"/>
                    </w:rPr>
                  </w:pPr>
                </w:p>
              </w:tc>
              <w:tc>
                <w:tcPr>
                  <w:tcW w:w="2904" w:type="dxa"/>
                </w:tcPr>
                <w:p w14:paraId="59A0EA27" w14:textId="77777777" w:rsidR="00F95938" w:rsidRPr="004D5F3E" w:rsidRDefault="00F95938" w:rsidP="00F95938">
                  <w:pPr>
                    <w:jc w:val="center"/>
                    <w:rPr>
                      <w:color w:val="44546A"/>
                      <w:lang w:val="en-GB"/>
                    </w:rPr>
                  </w:pPr>
                </w:p>
                <w:p w14:paraId="0D43B595" w14:textId="77777777" w:rsidR="00F95938" w:rsidRPr="004D5F3E" w:rsidRDefault="00F95938" w:rsidP="00F95938">
                  <w:pPr>
                    <w:jc w:val="center"/>
                    <w:rPr>
                      <w:color w:val="44546A"/>
                      <w:lang w:val="en-GB"/>
                    </w:rPr>
                  </w:pPr>
                </w:p>
              </w:tc>
            </w:tr>
          </w:tbl>
          <w:p w14:paraId="69B1DB93" w14:textId="6AB7A81F" w:rsidR="001413C5" w:rsidRPr="004D5F3E" w:rsidRDefault="001413C5" w:rsidP="00A435D9">
            <w:pPr>
              <w:jc w:val="left"/>
              <w:rPr>
                <w:rFonts w:cs="Arial"/>
                <w:szCs w:val="20"/>
                <w:lang w:val="en-GB"/>
              </w:rPr>
            </w:pPr>
          </w:p>
        </w:tc>
      </w:tr>
      <w:tr w:rsidR="00BD5282" w:rsidRPr="004D5F3E" w14:paraId="64954F5E" w14:textId="77777777" w:rsidTr="00BD5282">
        <w:trPr>
          <w:trHeight w:val="80"/>
        </w:trPr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59A330D5" w14:textId="0FF31241" w:rsidR="0005157E" w:rsidRPr="004D5F3E" w:rsidRDefault="0005157E" w:rsidP="008F0B85">
            <w:pPr>
              <w:jc w:val="left"/>
              <w:rPr>
                <w:szCs w:val="20"/>
                <w:lang w:val="en-GB"/>
              </w:rPr>
            </w:pPr>
          </w:p>
        </w:tc>
      </w:tr>
    </w:tbl>
    <w:p w14:paraId="4F12A9E1" w14:textId="35B2AC0F" w:rsidR="009976FF" w:rsidRPr="004D5F3E" w:rsidRDefault="009976FF">
      <w:pPr>
        <w:rPr>
          <w:szCs w:val="20"/>
          <w:lang w:val="en-GB"/>
        </w:rPr>
      </w:pPr>
    </w:p>
    <w:p w14:paraId="227F881A" w14:textId="6065518D" w:rsidR="00565E69" w:rsidRPr="004D5F3E" w:rsidRDefault="00565E69">
      <w:pPr>
        <w:rPr>
          <w:szCs w:val="20"/>
          <w:lang w:val="en-GB"/>
        </w:rPr>
      </w:pPr>
    </w:p>
    <w:p w14:paraId="29F66644" w14:textId="6CBE0296" w:rsidR="00D82CB1" w:rsidRPr="004D5F3E" w:rsidRDefault="00D82CB1">
      <w:pPr>
        <w:rPr>
          <w:szCs w:val="20"/>
          <w:lang w:val="en-GB"/>
        </w:rPr>
      </w:pPr>
    </w:p>
    <w:p w14:paraId="5076240F" w14:textId="77777777" w:rsidR="00D82CB1" w:rsidRPr="004D5F3E" w:rsidRDefault="00D82CB1">
      <w:pPr>
        <w:rPr>
          <w:szCs w:val="20"/>
          <w:lang w:val="en-GB"/>
        </w:rPr>
      </w:pPr>
    </w:p>
    <w:p w14:paraId="1A0C09B0" w14:textId="77777777" w:rsidR="00FE6368" w:rsidRPr="004D5F3E" w:rsidRDefault="00FE6368">
      <w:pPr>
        <w:rPr>
          <w:szCs w:val="20"/>
          <w:lang w:val="en-GB"/>
        </w:rPr>
      </w:pPr>
    </w:p>
    <w:tbl>
      <w:tblPr>
        <w:tblW w:w="495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5633"/>
        <w:gridCol w:w="3340"/>
      </w:tblGrid>
      <w:tr w:rsidR="00FE6368" w:rsidRPr="004D5F3E" w14:paraId="260C9033" w14:textId="77777777" w:rsidTr="00FE0B58">
        <w:trPr>
          <w:trHeight w:val="248"/>
        </w:trPr>
        <w:tc>
          <w:tcPr>
            <w:tcW w:w="3139" w:type="pct"/>
          </w:tcPr>
          <w:p w14:paraId="5ADC5C75" w14:textId="77777777" w:rsidR="00FE6368" w:rsidRPr="004D5F3E" w:rsidRDefault="00FE6368" w:rsidP="0024778F">
            <w:pPr>
              <w:pStyle w:val="Razred"/>
              <w:rPr>
                <w:rFonts w:ascii="Times New Roman" w:hAnsi="Times New Roman"/>
                <w:color w:val="auto"/>
                <w:lang w:val="en-GB"/>
              </w:rPr>
            </w:pPr>
            <w:r w:rsidRPr="004D5F3E">
              <w:rPr>
                <w:color w:val="auto"/>
                <w:lang w:val="hr"/>
              </w:rPr>
              <w:t>Metode</w:t>
            </w:r>
          </w:p>
        </w:tc>
        <w:tc>
          <w:tcPr>
            <w:tcW w:w="1861" w:type="pct"/>
          </w:tcPr>
          <w:p w14:paraId="52D3E532" w14:textId="12276C27" w:rsidR="00FE6368" w:rsidRPr="004D5F3E" w:rsidRDefault="00B760D8" w:rsidP="0024778F">
            <w:pPr>
              <w:pStyle w:val="Razred"/>
              <w:rPr>
                <w:rFonts w:ascii="Times New Roman" w:hAnsi="Times New Roman"/>
                <w:color w:val="auto"/>
                <w:lang w:val="en-GB"/>
              </w:rPr>
            </w:pPr>
            <w:r>
              <w:rPr>
                <w:color w:val="auto"/>
                <w:lang w:val="hr"/>
              </w:rPr>
              <w:t>Oblici rada</w:t>
            </w:r>
          </w:p>
        </w:tc>
      </w:tr>
      <w:tr w:rsidR="00FE6368" w:rsidRPr="004D5F3E" w14:paraId="26A551D9" w14:textId="77777777" w:rsidTr="00FE0B58">
        <w:trPr>
          <w:trHeight w:val="558"/>
        </w:trPr>
        <w:tc>
          <w:tcPr>
            <w:tcW w:w="3139" w:type="pct"/>
          </w:tcPr>
          <w:p w14:paraId="4B04B09F" w14:textId="77777777" w:rsidR="00FE6368" w:rsidRPr="004D5F3E" w:rsidRDefault="00FE6368" w:rsidP="0013273F">
            <w:pPr>
              <w:ind w:left="239" w:hanging="239"/>
              <w:jc w:val="left"/>
              <w:rPr>
                <w:rFonts w:ascii="Times New Roman" w:hAnsi="Times New Roman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4D5F3E">
              <w:rPr>
                <w:b/>
                <w:i/>
                <w:color w:val="323E4F" w:themeColor="text2" w:themeShade="BF"/>
                <w:szCs w:val="20"/>
                <w:lang w:val="hr"/>
              </w:rPr>
              <w:t xml:space="preserve">predstavljanje             </w:t>
            </w:r>
          </w:p>
          <w:p w14:paraId="0DF8912B" w14:textId="4A1B65F6" w:rsidR="00FE6368" w:rsidRPr="004D5F3E" w:rsidRDefault="00FE6368" w:rsidP="00FE0B58">
            <w:pPr>
              <w:ind w:left="239" w:hanging="239"/>
              <w:jc w:val="left"/>
              <w:rPr>
                <w:rFonts w:ascii="Times New Roman" w:hAnsi="Times New Roman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4D5F3E">
              <w:rPr>
                <w:b/>
                <w:i/>
                <w:color w:val="323E4F" w:themeColor="text2" w:themeShade="BF"/>
                <w:szCs w:val="20"/>
                <w:lang w:val="hr"/>
              </w:rPr>
              <w:t>interaktivna vježba / simulacija na računalu</w:t>
            </w:r>
          </w:p>
        </w:tc>
        <w:tc>
          <w:tcPr>
            <w:tcW w:w="1861" w:type="pct"/>
          </w:tcPr>
          <w:p w14:paraId="70A052EF" w14:textId="77777777" w:rsidR="00FE6368" w:rsidRPr="004D5F3E" w:rsidRDefault="00FE6368" w:rsidP="0013273F">
            <w:pPr>
              <w:jc w:val="left"/>
              <w:rPr>
                <w:rFonts w:ascii="Times New Roman" w:hAnsi="Times New Roman" w:cs="Arial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4D5F3E">
              <w:rPr>
                <w:b/>
                <w:i/>
                <w:color w:val="323E4F" w:themeColor="text2" w:themeShade="BF"/>
                <w:szCs w:val="20"/>
                <w:lang w:val="hr"/>
              </w:rPr>
              <w:t>rad u parovima</w:t>
            </w:r>
          </w:p>
          <w:p w14:paraId="519A9DF3" w14:textId="77777777" w:rsidR="00FE6368" w:rsidRPr="004D5F3E" w:rsidRDefault="00FE6368" w:rsidP="0013273F">
            <w:pPr>
              <w:jc w:val="left"/>
              <w:rPr>
                <w:rFonts w:ascii="Times New Roman" w:hAnsi="Times New Roman" w:cs="Arial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4D5F3E">
              <w:rPr>
                <w:b/>
                <w:i/>
                <w:color w:val="323E4F" w:themeColor="text2" w:themeShade="BF"/>
                <w:szCs w:val="20"/>
                <w:lang w:val="hr"/>
              </w:rPr>
              <w:t>grupni rad</w:t>
            </w:r>
          </w:p>
          <w:p w14:paraId="33AA4852" w14:textId="77777777" w:rsidR="00FE6368" w:rsidRPr="004D5F3E" w:rsidRDefault="00FE6368" w:rsidP="00C40D07">
            <w:pPr>
              <w:jc w:val="left"/>
              <w:rPr>
                <w:rFonts w:ascii="Times New Roman" w:hAnsi="Times New Roman" w:cs="Arial"/>
                <w:b/>
                <w:i/>
                <w:color w:val="323E4F" w:themeColor="text2" w:themeShade="BF"/>
                <w:szCs w:val="20"/>
                <w:lang w:val="en-GB"/>
              </w:rPr>
            </w:pPr>
          </w:p>
        </w:tc>
      </w:tr>
    </w:tbl>
    <w:p w14:paraId="2F41C66D" w14:textId="77777777" w:rsidR="00642F48" w:rsidRPr="004D5F3E" w:rsidRDefault="00642F48" w:rsidP="00642F48">
      <w:pPr>
        <w:rPr>
          <w:szCs w:val="20"/>
          <w:lang w:val="en-GB"/>
        </w:rPr>
      </w:pPr>
    </w:p>
    <w:p w14:paraId="09662036" w14:textId="77777777" w:rsidR="00FE6368" w:rsidRPr="004D5F3E" w:rsidRDefault="00FE6368" w:rsidP="00642F48">
      <w:pPr>
        <w:rPr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642F48" w:rsidRPr="004D5F3E" w14:paraId="317AA7C4" w14:textId="77777777" w:rsidTr="007765C7">
        <w:tc>
          <w:tcPr>
            <w:tcW w:w="5000" w:type="pct"/>
            <w:tcBorders>
              <w:bottom w:val="nil"/>
            </w:tcBorders>
          </w:tcPr>
          <w:p w14:paraId="2DEE7E93" w14:textId="08076886" w:rsidR="00642F48" w:rsidRPr="004D5F3E" w:rsidRDefault="00652B04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4D5F3E">
              <w:rPr>
                <w:color w:val="323E4F" w:themeColor="text2" w:themeShade="BF"/>
                <w:lang w:val="hr"/>
              </w:rPr>
              <w:t>Materijal</w:t>
            </w:r>
            <w:r w:rsidR="00863111">
              <w:rPr>
                <w:color w:val="323E4F" w:themeColor="text2" w:themeShade="BF"/>
                <w:lang w:val="hr"/>
              </w:rPr>
              <w:t>i</w:t>
            </w:r>
            <w:r w:rsidRPr="004D5F3E">
              <w:rPr>
                <w:color w:val="323E4F" w:themeColor="text2" w:themeShade="BF"/>
                <w:lang w:val="hr"/>
              </w:rPr>
              <w:t>:</w:t>
            </w:r>
          </w:p>
        </w:tc>
      </w:tr>
      <w:tr w:rsidR="00642F48" w:rsidRPr="004D5F3E" w14:paraId="63E6ADE5" w14:textId="77777777" w:rsidTr="007765C7"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084A6549" w14:textId="51A42C55" w:rsidR="008441B4" w:rsidRPr="004D5F3E" w:rsidRDefault="00000000" w:rsidP="00516554">
            <w:pPr>
              <w:numPr>
                <w:ilvl w:val="0"/>
                <w:numId w:val="3"/>
              </w:numPr>
              <w:jc w:val="left"/>
              <w:rPr>
                <w:rStyle w:val="Hyperlink"/>
                <w:rFonts w:cs="Arial"/>
                <w:color w:val="323E4F" w:themeColor="text2" w:themeShade="BF"/>
                <w:szCs w:val="20"/>
                <w:u w:val="none"/>
                <w:lang w:val="en-GB"/>
              </w:rPr>
            </w:pPr>
            <w:hyperlink r:id="rId25" w:history="1">
              <w:r w:rsidR="0005157E" w:rsidRPr="004D5F3E">
                <w:rPr>
                  <w:rStyle w:val="Hyperlink"/>
                  <w:szCs w:val="20"/>
                  <w:lang w:val="hr"/>
                </w:rPr>
                <w:t>http://mindplus.cc/download-en.html</w:t>
              </w:r>
            </w:hyperlink>
          </w:p>
          <w:p w14:paraId="776B213A" w14:textId="34897819" w:rsidR="00516554" w:rsidRPr="004D5F3E" w:rsidRDefault="00516554" w:rsidP="008441B4">
            <w:pPr>
              <w:ind w:left="720"/>
              <w:jc w:val="left"/>
              <w:rPr>
                <w:rFonts w:cs="Arial"/>
                <w:color w:val="323E4F" w:themeColor="text2" w:themeShade="BF"/>
                <w:szCs w:val="20"/>
                <w:lang w:val="en-GB"/>
              </w:rPr>
            </w:pPr>
          </w:p>
        </w:tc>
      </w:tr>
    </w:tbl>
    <w:p w14:paraId="23AA25E6" w14:textId="77777777" w:rsidR="00642F48" w:rsidRPr="004D5F3E" w:rsidRDefault="00642F48" w:rsidP="00642F48">
      <w:pPr>
        <w:rPr>
          <w:color w:val="323E4F" w:themeColor="text2" w:themeShade="BF"/>
          <w:szCs w:val="20"/>
          <w:lang w:val="en-GB"/>
        </w:rPr>
      </w:pPr>
    </w:p>
    <w:p w14:paraId="517CBE1F" w14:textId="77777777" w:rsidR="00576A26" w:rsidRPr="004D5F3E" w:rsidRDefault="00576A26" w:rsidP="00642F48">
      <w:pPr>
        <w:rPr>
          <w:color w:val="323E4F" w:themeColor="text2" w:themeShade="BF"/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4337CD" w:rsidRPr="004D5F3E" w14:paraId="56B5B21F" w14:textId="77777777" w:rsidTr="007765C7">
        <w:trPr>
          <w:trHeight w:val="8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99695BC" w14:textId="2E803895" w:rsidR="004337CD" w:rsidRPr="004D5F3E" w:rsidRDefault="00863111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>
              <w:rPr>
                <w:color w:val="323E4F" w:themeColor="text2" w:themeShade="BF"/>
                <w:lang w:val="hr"/>
              </w:rPr>
              <w:t>Literatura:</w:t>
            </w:r>
          </w:p>
          <w:p w14:paraId="60FB2B68" w14:textId="77777777" w:rsidR="004337CD" w:rsidRPr="004D5F3E" w:rsidRDefault="004337CD" w:rsidP="00163595">
            <w:pPr>
              <w:jc w:val="left"/>
              <w:rPr>
                <w:rFonts w:cs="Arial"/>
                <w:color w:val="323E4F" w:themeColor="text2" w:themeShade="BF"/>
                <w:szCs w:val="20"/>
                <w:lang w:val="en-GB"/>
              </w:rPr>
            </w:pPr>
          </w:p>
          <w:p w14:paraId="1EBD1404" w14:textId="77777777" w:rsidR="003A51AB" w:rsidRPr="004D5F3E" w:rsidRDefault="003A51AB" w:rsidP="00652B04">
            <w:pPr>
              <w:numPr>
                <w:ilvl w:val="0"/>
                <w:numId w:val="3"/>
              </w:numPr>
              <w:jc w:val="left"/>
              <w:rPr>
                <w:rFonts w:ascii="Times New Roman" w:hAnsi="Times New Roman" w:cs="Arial"/>
                <w:color w:val="323E4F" w:themeColor="text2" w:themeShade="BF"/>
                <w:szCs w:val="20"/>
                <w:lang w:val="en-GB"/>
              </w:rPr>
            </w:pPr>
          </w:p>
        </w:tc>
      </w:tr>
    </w:tbl>
    <w:p w14:paraId="137F32D8" w14:textId="77777777" w:rsidR="00EC72AA" w:rsidRPr="004D5F3E" w:rsidRDefault="00EC72AA" w:rsidP="00AC2456">
      <w:pPr>
        <w:jc w:val="left"/>
        <w:rPr>
          <w:szCs w:val="20"/>
          <w:lang w:val="en-GB"/>
        </w:rPr>
      </w:pPr>
    </w:p>
    <w:p w14:paraId="11CE4B4F" w14:textId="77777777" w:rsidR="00576A26" w:rsidRPr="004D5F3E" w:rsidRDefault="00576A26" w:rsidP="00AC2456">
      <w:pPr>
        <w:jc w:val="left"/>
        <w:rPr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CC7580" w:rsidRPr="004D5F3E" w14:paraId="54F41377" w14:textId="77777777" w:rsidTr="00782E0A">
        <w:trPr>
          <w:trHeight w:val="332"/>
        </w:trPr>
        <w:tc>
          <w:tcPr>
            <w:tcW w:w="5000" w:type="pct"/>
            <w:tcBorders>
              <w:bottom w:val="single" w:sz="4" w:space="0" w:color="auto"/>
            </w:tcBorders>
            <w:shd w:val="clear" w:color="auto" w:fill="ACB9CA" w:themeFill="text2" w:themeFillTint="66"/>
            <w:vAlign w:val="center"/>
          </w:tcPr>
          <w:p w14:paraId="322BCA13" w14:textId="77777777" w:rsidR="00CC7580" w:rsidRPr="004D5F3E" w:rsidRDefault="00C40D07" w:rsidP="00413395">
            <w:pPr>
              <w:jc w:val="center"/>
              <w:rPr>
                <w:rFonts w:cs="Arial"/>
                <w:color w:val="FFFFFF"/>
                <w:szCs w:val="20"/>
                <w:lang w:val="en-GB"/>
              </w:rPr>
            </w:pPr>
            <w:r w:rsidRPr="004D5F3E">
              <w:rPr>
                <w:b/>
                <w:color w:val="FFFFFF"/>
                <w:szCs w:val="20"/>
                <w:lang w:val="hr"/>
              </w:rPr>
              <w:t>OSOBNA ZAPAŽANJA, KOMENTARI I BILJEŠKE</w:t>
            </w:r>
          </w:p>
        </w:tc>
      </w:tr>
      <w:tr w:rsidR="00CC7580" w:rsidRPr="004D5F3E" w14:paraId="51DEDB14" w14:textId="77777777" w:rsidTr="009F0097">
        <w:trPr>
          <w:trHeight w:val="1627"/>
        </w:trPr>
        <w:tc>
          <w:tcPr>
            <w:tcW w:w="5000" w:type="pct"/>
            <w:tcBorders>
              <w:top w:val="single" w:sz="4" w:space="0" w:color="auto"/>
              <w:bottom w:val="single" w:sz="4" w:space="0" w:color="auto"/>
            </w:tcBorders>
          </w:tcPr>
          <w:p w14:paraId="329BB0E5" w14:textId="77777777" w:rsidR="00CC7580" w:rsidRPr="004D5F3E" w:rsidRDefault="00CC7580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  <w:p w14:paraId="19DE13EA" w14:textId="77777777" w:rsidR="001331D0" w:rsidRPr="004D5F3E" w:rsidRDefault="001331D0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  <w:p w14:paraId="77AEBFDC" w14:textId="77777777" w:rsidR="001331D0" w:rsidRPr="004D5F3E" w:rsidRDefault="001331D0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  <w:p w14:paraId="0603628C" w14:textId="77777777" w:rsidR="001331D0" w:rsidRPr="004D5F3E" w:rsidRDefault="001331D0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  <w:p w14:paraId="4AE83FA5" w14:textId="77777777" w:rsidR="009E3E42" w:rsidRPr="004D5F3E" w:rsidRDefault="009E3E42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  <w:p w14:paraId="4ADE6BEA" w14:textId="77777777" w:rsidR="003D6DC3" w:rsidRPr="004D5F3E" w:rsidRDefault="003D6DC3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</w:tc>
      </w:tr>
    </w:tbl>
    <w:p w14:paraId="6D877DC2" w14:textId="77777777" w:rsidR="005B2B88" w:rsidRPr="004D5F3E" w:rsidRDefault="005B2B88" w:rsidP="00312554">
      <w:pPr>
        <w:jc w:val="center"/>
        <w:rPr>
          <w:szCs w:val="20"/>
          <w:lang w:val="en-GB"/>
        </w:rPr>
      </w:pPr>
    </w:p>
    <w:p w14:paraId="01F0601C" w14:textId="77777777" w:rsidR="00AA739D" w:rsidRPr="004D5F3E" w:rsidRDefault="00AA739D" w:rsidP="00312554">
      <w:pPr>
        <w:jc w:val="center"/>
        <w:rPr>
          <w:szCs w:val="20"/>
          <w:lang w:val="en-GB"/>
        </w:rPr>
      </w:pPr>
    </w:p>
    <w:p w14:paraId="7DA3C38C" w14:textId="77777777" w:rsidR="00DB0B32" w:rsidRPr="004D5F3E" w:rsidRDefault="00DB0B32">
      <w:pPr>
        <w:jc w:val="center"/>
        <w:rPr>
          <w:szCs w:val="20"/>
          <w:lang w:val="en-GB"/>
        </w:rPr>
      </w:pPr>
    </w:p>
    <w:p w14:paraId="0E91C69A" w14:textId="7DE32D0E" w:rsidR="00DB0B32" w:rsidRPr="004D5F3E" w:rsidRDefault="00DB0B32">
      <w:pPr>
        <w:jc w:val="center"/>
        <w:rPr>
          <w:szCs w:val="20"/>
          <w:lang w:val="en-GB"/>
        </w:rPr>
      </w:pPr>
    </w:p>
    <w:sectPr w:rsidR="00DB0B32" w:rsidRPr="004D5F3E" w:rsidSect="007B101C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1418" w:right="1418" w:bottom="1418" w:left="1418" w:header="284" w:footer="19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28DA42" w14:textId="77777777" w:rsidR="00131836" w:rsidRDefault="00131836" w:rsidP="007F288F">
      <w:r>
        <w:rPr>
          <w:lang w:val="hr"/>
        </w:rPr>
        <w:separator/>
      </w:r>
    </w:p>
    <w:p w14:paraId="3849D178" w14:textId="77777777" w:rsidR="00131836" w:rsidRDefault="00131836"/>
  </w:endnote>
  <w:endnote w:type="continuationSeparator" w:id="0">
    <w:p w14:paraId="2A789F41" w14:textId="77777777" w:rsidR="00131836" w:rsidRDefault="00131836" w:rsidP="007F288F">
      <w:r>
        <w:rPr>
          <w:lang w:val="hr"/>
        </w:rPr>
        <w:continuationSeparator/>
      </w:r>
    </w:p>
    <w:p w14:paraId="70825090" w14:textId="77777777" w:rsidR="00131836" w:rsidRDefault="0013183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7402333"/>
      <w:docPartObj>
        <w:docPartGallery w:val="Page Numbers (Bottom of Page)"/>
        <w:docPartUnique/>
      </w:docPartObj>
    </w:sdtPr>
    <w:sdtContent>
      <w:p w14:paraId="55B5710A" w14:textId="77777777" w:rsidR="00572CC6" w:rsidRDefault="00572CC6" w:rsidP="009A21AC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  <w:lang w:val="hr"/>
          </w:rPr>
          <w:fldChar w:fldCharType="begin"/>
        </w:r>
        <w:r>
          <w:rPr>
            <w:rStyle w:val="PageNumber"/>
            <w:lang w:val="hr"/>
          </w:rPr>
          <w:instrText xml:space="preserve"> PAGE </w:instrText>
        </w:r>
        <w:r>
          <w:rPr>
            <w:rStyle w:val="PageNumber"/>
            <w:lang w:val="hr"/>
          </w:rPr>
          <w:fldChar w:fldCharType="end"/>
        </w:r>
      </w:p>
    </w:sdtContent>
  </w:sdt>
  <w:p w14:paraId="2CBE67AC" w14:textId="77777777" w:rsidR="00572CC6" w:rsidRDefault="00572CC6" w:rsidP="00572CC6">
    <w:pPr>
      <w:pStyle w:val="Footer"/>
      <w:ind w:right="360"/>
    </w:pPr>
  </w:p>
  <w:p w14:paraId="1F9BFF90" w14:textId="77777777" w:rsidR="008476CF" w:rsidRDefault="008476CF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00723918"/>
      <w:docPartObj>
        <w:docPartGallery w:val="Page Numbers (Bottom of Page)"/>
        <w:docPartUnique/>
      </w:docPartObj>
    </w:sdtPr>
    <w:sdtContent>
      <w:p w14:paraId="4C73C735" w14:textId="77777777" w:rsidR="00572CC6" w:rsidRDefault="00572CC6" w:rsidP="009A21AC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  <w:lang w:val="hr"/>
          </w:rPr>
          <w:fldChar w:fldCharType="begin"/>
        </w:r>
        <w:r>
          <w:rPr>
            <w:rStyle w:val="PageNumber"/>
            <w:lang w:val="hr"/>
          </w:rPr>
          <w:instrText xml:space="preserve"> PAGE </w:instrText>
        </w:r>
        <w:r>
          <w:rPr>
            <w:rStyle w:val="PageNumber"/>
            <w:lang w:val="hr"/>
          </w:rPr>
          <w:fldChar w:fldCharType="separate"/>
        </w:r>
        <w:r w:rsidR="00CE1C1E">
          <w:rPr>
            <w:rStyle w:val="PageNumber"/>
            <w:noProof/>
            <w:lang w:val="hr"/>
          </w:rPr>
          <w:t>3</w:t>
        </w:r>
        <w:r>
          <w:rPr>
            <w:rStyle w:val="PageNumber"/>
            <w:lang w:val="hr"/>
          </w:rPr>
          <w:fldChar w:fldCharType="end"/>
        </w:r>
      </w:p>
    </w:sdtContent>
  </w:sdt>
  <w:p w14:paraId="10AE1C64" w14:textId="77777777" w:rsidR="00783BA9" w:rsidRPr="007B101C" w:rsidRDefault="00572CC6" w:rsidP="00572CC6">
    <w:pPr>
      <w:pStyle w:val="Header"/>
      <w:pBdr>
        <w:top w:val="single" w:sz="6" w:space="10" w:color="4472C4" w:themeColor="accent1"/>
      </w:pBdr>
      <w:spacing w:before="240"/>
      <w:ind w:right="360"/>
      <w:jc w:val="left"/>
      <w:rPr>
        <w:rFonts w:asciiTheme="majorHAnsi" w:hAnsiTheme="majorHAnsi" w:cstheme="majorHAnsi"/>
        <w:color w:val="44546A" w:themeColor="text2"/>
        <w:sz w:val="15"/>
        <w:szCs w:val="15"/>
      </w:rPr>
    </w:pPr>
    <w:r>
      <w:rPr>
        <w:noProof/>
        <w:color w:val="4472C4" w:themeColor="accent1"/>
        <w:lang w:val="hr"/>
      </w:rPr>
      <w:drawing>
        <wp:anchor distT="0" distB="0" distL="114300" distR="114300" simplePos="0" relativeHeight="251658240" behindDoc="1" locked="0" layoutInCell="1" allowOverlap="1" wp14:anchorId="0ED7F546" wp14:editId="7333094C">
          <wp:simplePos x="0" y="0"/>
          <wp:positionH relativeFrom="column">
            <wp:posOffset>-154728</wp:posOffset>
          </wp:positionH>
          <wp:positionV relativeFrom="paragraph">
            <wp:posOffset>117263</wp:posOffset>
          </wp:positionV>
          <wp:extent cx="439811" cy="371899"/>
          <wp:effectExtent l="0" t="0" r="5080" b="0"/>
          <wp:wrapTight wrapText="bothSides">
            <wp:wrapPolygon edited="0">
              <wp:start x="0" y="0"/>
              <wp:lineTo x="0" y="20677"/>
              <wp:lineTo x="21225" y="20677"/>
              <wp:lineTo x="21225" y="0"/>
              <wp:lineTo x="0" y="0"/>
            </wp:wrapPolygon>
          </wp:wrapTight>
          <wp:docPr id="5" name="Picture 5" descr="Logotip&#10;&#10;Opis automatski generiran sa srednjom pouzdanošć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 descr="Logo&#10;&#10;Description automatically generated with medium confidence"/>
                  <pic:cNvPicPr/>
                </pic:nvPicPr>
                <pic:blipFill rotWithShape="1">
                  <a:blip r:embed="rId1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047" t="26957" r="72669" b="20435"/>
                  <a:stretch/>
                </pic:blipFill>
                <pic:spPr bwMode="auto">
                  <a:xfrm>
                    <a:off x="0" y="0"/>
                    <a:ext cx="439811" cy="371899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hyperlink r:id="rId2" w:history="1">
      <w:r w:rsidRPr="007B101C">
        <w:rPr>
          <w:rStyle w:val="Hyperlink"/>
          <w:color w:val="44546A" w:themeColor="text2"/>
          <w:sz w:val="15"/>
          <w:szCs w:val="15"/>
          <w:u w:val="none"/>
          <w:lang w:val="hr"/>
        </w:rPr>
        <w:t>http://erasmus-artie.eu</w:t>
      </w:r>
    </w:hyperlink>
  </w:p>
  <w:p w14:paraId="0283DD88" w14:textId="77777777" w:rsidR="001331D0" w:rsidRDefault="001331D0" w:rsidP="00576A26">
    <w:pPr>
      <w:pStyle w:val="Footer"/>
    </w:pPr>
  </w:p>
  <w:p w14:paraId="17D65C89" w14:textId="77777777" w:rsidR="008476CF" w:rsidRDefault="008476CF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D87EE9" w14:textId="77777777" w:rsidR="0088403B" w:rsidRDefault="0088403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EE31DE" w14:textId="77777777" w:rsidR="00131836" w:rsidRDefault="00131836" w:rsidP="007F288F">
      <w:r>
        <w:rPr>
          <w:lang w:val="hr"/>
        </w:rPr>
        <w:separator/>
      </w:r>
    </w:p>
    <w:p w14:paraId="27FBCB45" w14:textId="77777777" w:rsidR="00131836" w:rsidRDefault="00131836"/>
  </w:footnote>
  <w:footnote w:type="continuationSeparator" w:id="0">
    <w:p w14:paraId="2078DE09" w14:textId="77777777" w:rsidR="00131836" w:rsidRDefault="00131836" w:rsidP="007F288F">
      <w:r>
        <w:rPr>
          <w:lang w:val="hr"/>
        </w:rPr>
        <w:continuationSeparator/>
      </w:r>
    </w:p>
    <w:p w14:paraId="57EAC5DA" w14:textId="77777777" w:rsidR="00131836" w:rsidRDefault="0013183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0C2029" w14:textId="77777777" w:rsidR="0088403B" w:rsidRDefault="0088403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B85A56" w14:textId="77777777" w:rsidR="00652B04" w:rsidRDefault="005E3FCD" w:rsidP="00652B04">
    <w:pPr>
      <w:pStyle w:val="Header"/>
      <w:ind w:left="-142"/>
      <w:jc w:val="right"/>
      <w:rPr>
        <w:rFonts w:cs="Arial"/>
        <w:b/>
        <w:i/>
        <w:color w:val="1F3864" w:themeColor="accent1" w:themeShade="80"/>
        <w:sz w:val="15"/>
        <w:szCs w:val="10"/>
      </w:rPr>
    </w:pPr>
    <w:r>
      <w:rPr>
        <w:sz w:val="6"/>
        <w:szCs w:val="6"/>
        <w:lang w:val="hr"/>
      </w:rPr>
      <w:br/>
    </w:r>
  </w:p>
  <w:p w14:paraId="226E4D37" w14:textId="77777777" w:rsidR="00541CD9" w:rsidRDefault="00541CD9" w:rsidP="00541CD9">
    <w:pPr>
      <w:pStyle w:val="Header"/>
      <w:jc w:val="center"/>
      <w:rPr>
        <w:rFonts w:cs="Arial"/>
        <w:b/>
        <w:color w:val="1F3864" w:themeColor="accent1" w:themeShade="80"/>
        <w:sz w:val="15"/>
        <w:szCs w:val="10"/>
      </w:rPr>
    </w:pPr>
    <w:r>
      <w:rPr>
        <w:b/>
        <w:noProof/>
        <w:color w:val="1F3864" w:themeColor="accent1" w:themeShade="80"/>
        <w:sz w:val="15"/>
        <w:szCs w:val="10"/>
        <w:lang w:val="hr"/>
      </w:rPr>
      <w:drawing>
        <wp:inline distT="0" distB="0" distL="0" distR="0" wp14:anchorId="4F65A6B6" wp14:editId="328EE34F">
          <wp:extent cx="2523140" cy="499533"/>
          <wp:effectExtent l="0" t="0" r="4445" b="0"/>
          <wp:docPr id="1" name="Picture 1" descr="Logotip&#10;&#10;Opis automatski generiran sa srednjom pouzdanošć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Logo&#10;&#10;Description automatically generated with medium confidenc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1649" b="14479"/>
                  <a:stretch/>
                </pic:blipFill>
                <pic:spPr bwMode="auto">
                  <a:xfrm>
                    <a:off x="0" y="0"/>
                    <a:ext cx="2580004" cy="51079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815EC6">
      <w:rPr>
        <w:b/>
        <w:noProof/>
        <w:color w:val="1F3864" w:themeColor="accent1" w:themeShade="80"/>
        <w:sz w:val="15"/>
        <w:szCs w:val="10"/>
        <w:lang w:val="hr"/>
      </w:rPr>
      <w:drawing>
        <wp:inline distT="0" distB="0" distL="0" distR="0" wp14:anchorId="3C6E4DC8" wp14:editId="6534EA8D">
          <wp:extent cx="2052108" cy="451952"/>
          <wp:effectExtent l="0" t="0" r="0" b="5715"/>
          <wp:docPr id="3" name="Picture 3" descr="Grafičko korisničko sučelje, tekst&#10;&#10;Opis automatski generira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Graphical user interface, text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910D301" w14:textId="77777777" w:rsidR="0088403B" w:rsidRPr="007B101C" w:rsidRDefault="0088403B" w:rsidP="0088403B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b w:val="0"/>
        <w:bCs w:val="0"/>
        <w:color w:val="44546A" w:themeColor="text2"/>
        <w:sz w:val="15"/>
        <w:szCs w:val="15"/>
        <w:lang w:val="hr"/>
      </w:rPr>
      <w:t>ARTIE: Umjetna inteligencija u obrazovanju - izazovi i mogućnosti novog doba:</w:t>
    </w:r>
  </w:p>
  <w:p w14:paraId="157BD284" w14:textId="74A7CE1E" w:rsidR="0088403B" w:rsidRPr="007B101C" w:rsidRDefault="0088403B" w:rsidP="0088403B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b w:val="0"/>
        <w:bCs w:val="0"/>
        <w:color w:val="44546A" w:themeColor="text2"/>
        <w:sz w:val="15"/>
        <w:szCs w:val="15"/>
        <w:lang w:val="hr"/>
      </w:rPr>
      <w:t xml:space="preserve">izrada novog kurikuluma, vodič za nastavnike i online tečaj za </w:t>
    </w:r>
    <w:r w:rsidR="00F954B5">
      <w:rPr>
        <w:b w:val="0"/>
        <w:bCs w:val="0"/>
        <w:color w:val="44546A" w:themeColor="text2"/>
        <w:sz w:val="15"/>
        <w:szCs w:val="15"/>
        <w:lang w:val="hr"/>
      </w:rPr>
      <w:t>učenike</w:t>
    </w:r>
  </w:p>
  <w:p w14:paraId="4A47BCE3" w14:textId="77777777" w:rsidR="0088403B" w:rsidRPr="007B101C" w:rsidRDefault="0088403B" w:rsidP="0088403B">
    <w:pPr>
      <w:pStyle w:val="Header"/>
      <w:jc w:val="center"/>
      <w:rPr>
        <w:rFonts w:asciiTheme="majorHAnsi" w:hAnsiTheme="majorHAnsi" w:cstheme="majorHAnsi"/>
        <w:color w:val="44546A" w:themeColor="text2"/>
        <w:sz w:val="15"/>
        <w:szCs w:val="15"/>
      </w:rPr>
    </w:pPr>
    <w:r w:rsidRPr="007B101C">
      <w:rPr>
        <w:color w:val="44546A" w:themeColor="text2"/>
        <w:sz w:val="15"/>
        <w:szCs w:val="15"/>
        <w:lang w:val="hr"/>
      </w:rPr>
      <w:t>Projekt koji sufinancira Europska unija u okviru programa Erasmus+, 2020-1-HR01-KA201-077800</w:t>
    </w:r>
  </w:p>
  <w:p w14:paraId="5C550F00" w14:textId="77777777" w:rsidR="008476CF" w:rsidRDefault="008476CF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02F0D8" w14:textId="77777777" w:rsidR="0088403B" w:rsidRDefault="0088403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A173F2"/>
    <w:multiLevelType w:val="hybridMultilevel"/>
    <w:tmpl w:val="A4501F82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F270EFE"/>
    <w:multiLevelType w:val="multilevel"/>
    <w:tmpl w:val="C2220B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4D71F8A"/>
    <w:multiLevelType w:val="hybridMultilevel"/>
    <w:tmpl w:val="91C4939C"/>
    <w:lvl w:ilvl="0" w:tplc="041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0F2B7A"/>
    <w:multiLevelType w:val="hybridMultilevel"/>
    <w:tmpl w:val="64A6BC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B741DD"/>
    <w:multiLevelType w:val="hybridMultilevel"/>
    <w:tmpl w:val="00BC8B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E45ED0"/>
    <w:multiLevelType w:val="hybridMultilevel"/>
    <w:tmpl w:val="C462902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64B0BE5"/>
    <w:multiLevelType w:val="hybridMultilevel"/>
    <w:tmpl w:val="A8AA2F06"/>
    <w:lvl w:ilvl="0" w:tplc="D21AE4D6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1906072"/>
    <w:multiLevelType w:val="multilevel"/>
    <w:tmpl w:val="5FFCE4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8D303D5"/>
    <w:multiLevelType w:val="multilevel"/>
    <w:tmpl w:val="899241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B391A8E"/>
    <w:multiLevelType w:val="hybridMultilevel"/>
    <w:tmpl w:val="501A46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BEF550A"/>
    <w:multiLevelType w:val="multilevel"/>
    <w:tmpl w:val="6786EB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004604E"/>
    <w:multiLevelType w:val="multilevel"/>
    <w:tmpl w:val="C4BCFE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4B01B52"/>
    <w:multiLevelType w:val="hybridMultilevel"/>
    <w:tmpl w:val="B00EAF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550249F"/>
    <w:multiLevelType w:val="multilevel"/>
    <w:tmpl w:val="40705B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57133048"/>
    <w:multiLevelType w:val="multilevel"/>
    <w:tmpl w:val="CC7659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5C8C38C9"/>
    <w:multiLevelType w:val="multilevel"/>
    <w:tmpl w:val="6F6E5C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DC640A4"/>
    <w:multiLevelType w:val="multilevel"/>
    <w:tmpl w:val="258006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5DF8381B"/>
    <w:multiLevelType w:val="multilevel"/>
    <w:tmpl w:val="49CA4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617C238D"/>
    <w:multiLevelType w:val="hybridMultilevel"/>
    <w:tmpl w:val="4002E7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1B118BC"/>
    <w:multiLevelType w:val="hybridMultilevel"/>
    <w:tmpl w:val="125005B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116D61"/>
    <w:multiLevelType w:val="hybridMultilevel"/>
    <w:tmpl w:val="BE4C02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5D5789E"/>
    <w:multiLevelType w:val="hybridMultilevel"/>
    <w:tmpl w:val="0C8819F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67B31A6A"/>
    <w:multiLevelType w:val="multilevel"/>
    <w:tmpl w:val="191A65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68A421EF"/>
    <w:multiLevelType w:val="hybridMultilevel"/>
    <w:tmpl w:val="73BEC3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6F0350D"/>
    <w:multiLevelType w:val="multilevel"/>
    <w:tmpl w:val="DEDC5B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862061175">
    <w:abstractNumId w:val="0"/>
  </w:num>
  <w:num w:numId="2" w16cid:durableId="1449854181">
    <w:abstractNumId w:val="5"/>
  </w:num>
  <w:num w:numId="3" w16cid:durableId="383063756">
    <w:abstractNumId w:val="9"/>
  </w:num>
  <w:num w:numId="4" w16cid:durableId="1827437261">
    <w:abstractNumId w:val="23"/>
  </w:num>
  <w:num w:numId="5" w16cid:durableId="385686577">
    <w:abstractNumId w:val="13"/>
  </w:num>
  <w:num w:numId="6" w16cid:durableId="1490444747">
    <w:abstractNumId w:val="17"/>
  </w:num>
  <w:num w:numId="7" w16cid:durableId="1530603513">
    <w:abstractNumId w:val="22"/>
  </w:num>
  <w:num w:numId="8" w16cid:durableId="1666738368">
    <w:abstractNumId w:val="16"/>
  </w:num>
  <w:num w:numId="9" w16cid:durableId="581262028">
    <w:abstractNumId w:val="20"/>
  </w:num>
  <w:num w:numId="10" w16cid:durableId="14231178">
    <w:abstractNumId w:val="18"/>
  </w:num>
  <w:num w:numId="11" w16cid:durableId="1056703296">
    <w:abstractNumId w:val="21"/>
  </w:num>
  <w:num w:numId="12" w16cid:durableId="627977270">
    <w:abstractNumId w:val="4"/>
  </w:num>
  <w:num w:numId="13" w16cid:durableId="1557080867">
    <w:abstractNumId w:val="24"/>
  </w:num>
  <w:num w:numId="14" w16cid:durableId="1817339087">
    <w:abstractNumId w:val="1"/>
  </w:num>
  <w:num w:numId="15" w16cid:durableId="788430023">
    <w:abstractNumId w:val="11"/>
  </w:num>
  <w:num w:numId="16" w16cid:durableId="1664817842">
    <w:abstractNumId w:val="7"/>
  </w:num>
  <w:num w:numId="17" w16cid:durableId="1031106894">
    <w:abstractNumId w:val="10"/>
  </w:num>
  <w:num w:numId="18" w16cid:durableId="1331644530">
    <w:abstractNumId w:val="8"/>
  </w:num>
  <w:num w:numId="19" w16cid:durableId="2137091903">
    <w:abstractNumId w:val="15"/>
  </w:num>
  <w:num w:numId="20" w16cid:durableId="1743916622">
    <w:abstractNumId w:val="14"/>
  </w:num>
  <w:num w:numId="21" w16cid:durableId="1638873066">
    <w:abstractNumId w:val="3"/>
  </w:num>
  <w:num w:numId="22" w16cid:durableId="672951638">
    <w:abstractNumId w:val="12"/>
  </w:num>
  <w:num w:numId="23" w16cid:durableId="1106773229">
    <w:abstractNumId w:val="6"/>
  </w:num>
  <w:num w:numId="24" w16cid:durableId="429471296">
    <w:abstractNumId w:val="2"/>
  </w:num>
  <w:num w:numId="25" w16cid:durableId="1452433065">
    <w:abstractNumId w:val="19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1"/>
  <w:attachedTemplate r:id="rId1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0B32"/>
    <w:rsid w:val="000023BD"/>
    <w:rsid w:val="00003BB5"/>
    <w:rsid w:val="000070B9"/>
    <w:rsid w:val="00013308"/>
    <w:rsid w:val="00014D3E"/>
    <w:rsid w:val="00024C1F"/>
    <w:rsid w:val="000274DC"/>
    <w:rsid w:val="0003448F"/>
    <w:rsid w:val="0004233D"/>
    <w:rsid w:val="000459BA"/>
    <w:rsid w:val="0004701A"/>
    <w:rsid w:val="000500BE"/>
    <w:rsid w:val="000500D1"/>
    <w:rsid w:val="0005041B"/>
    <w:rsid w:val="0005157E"/>
    <w:rsid w:val="00056E01"/>
    <w:rsid w:val="0006044E"/>
    <w:rsid w:val="00060D74"/>
    <w:rsid w:val="0006165C"/>
    <w:rsid w:val="000618B7"/>
    <w:rsid w:val="000636FE"/>
    <w:rsid w:val="000652E4"/>
    <w:rsid w:val="0006646F"/>
    <w:rsid w:val="00072EA3"/>
    <w:rsid w:val="00082932"/>
    <w:rsid w:val="00082CEA"/>
    <w:rsid w:val="00083712"/>
    <w:rsid w:val="00087B47"/>
    <w:rsid w:val="00091F91"/>
    <w:rsid w:val="0009405A"/>
    <w:rsid w:val="000A15EF"/>
    <w:rsid w:val="000A2D57"/>
    <w:rsid w:val="000A3F7C"/>
    <w:rsid w:val="000A4053"/>
    <w:rsid w:val="000A6771"/>
    <w:rsid w:val="000A6A7F"/>
    <w:rsid w:val="000A7645"/>
    <w:rsid w:val="000A79FA"/>
    <w:rsid w:val="000B2BBC"/>
    <w:rsid w:val="000B3774"/>
    <w:rsid w:val="000B3D51"/>
    <w:rsid w:val="000C2DFE"/>
    <w:rsid w:val="000C2F76"/>
    <w:rsid w:val="000C5A54"/>
    <w:rsid w:val="000C5BB6"/>
    <w:rsid w:val="000C65C7"/>
    <w:rsid w:val="000D0B74"/>
    <w:rsid w:val="000D1586"/>
    <w:rsid w:val="000D3DA9"/>
    <w:rsid w:val="000E0459"/>
    <w:rsid w:val="000E3843"/>
    <w:rsid w:val="000E4E71"/>
    <w:rsid w:val="000F094A"/>
    <w:rsid w:val="000F146A"/>
    <w:rsid w:val="000F19E4"/>
    <w:rsid w:val="000F5997"/>
    <w:rsid w:val="000F71D4"/>
    <w:rsid w:val="000F7742"/>
    <w:rsid w:val="000F7E60"/>
    <w:rsid w:val="00101448"/>
    <w:rsid w:val="001030B8"/>
    <w:rsid w:val="00103FCC"/>
    <w:rsid w:val="00107779"/>
    <w:rsid w:val="00107869"/>
    <w:rsid w:val="00107AE9"/>
    <w:rsid w:val="00107CA5"/>
    <w:rsid w:val="00114B2A"/>
    <w:rsid w:val="001151F0"/>
    <w:rsid w:val="001151FE"/>
    <w:rsid w:val="00115E57"/>
    <w:rsid w:val="00116582"/>
    <w:rsid w:val="001219A7"/>
    <w:rsid w:val="001231E9"/>
    <w:rsid w:val="001240BF"/>
    <w:rsid w:val="00131836"/>
    <w:rsid w:val="00132E2A"/>
    <w:rsid w:val="001331D0"/>
    <w:rsid w:val="001413C5"/>
    <w:rsid w:val="00143CAB"/>
    <w:rsid w:val="00144E58"/>
    <w:rsid w:val="0014570C"/>
    <w:rsid w:val="00145ED9"/>
    <w:rsid w:val="0014713D"/>
    <w:rsid w:val="0014795C"/>
    <w:rsid w:val="001535BE"/>
    <w:rsid w:val="001539E1"/>
    <w:rsid w:val="001579F5"/>
    <w:rsid w:val="0016111A"/>
    <w:rsid w:val="0016310F"/>
    <w:rsid w:val="00163595"/>
    <w:rsid w:val="00164C2A"/>
    <w:rsid w:val="00166AE0"/>
    <w:rsid w:val="00171870"/>
    <w:rsid w:val="00176749"/>
    <w:rsid w:val="00176ECB"/>
    <w:rsid w:val="00181883"/>
    <w:rsid w:val="00181E67"/>
    <w:rsid w:val="00182697"/>
    <w:rsid w:val="00183209"/>
    <w:rsid w:val="00185813"/>
    <w:rsid w:val="001A1F23"/>
    <w:rsid w:val="001A3756"/>
    <w:rsid w:val="001A4688"/>
    <w:rsid w:val="001A4A53"/>
    <w:rsid w:val="001B2B51"/>
    <w:rsid w:val="001B4CFF"/>
    <w:rsid w:val="001B71DD"/>
    <w:rsid w:val="001C0CDD"/>
    <w:rsid w:val="001C3DE2"/>
    <w:rsid w:val="001C4CD3"/>
    <w:rsid w:val="001D06E2"/>
    <w:rsid w:val="001D593F"/>
    <w:rsid w:val="001D6503"/>
    <w:rsid w:val="001E00C1"/>
    <w:rsid w:val="001E030C"/>
    <w:rsid w:val="001E1138"/>
    <w:rsid w:val="001E46EC"/>
    <w:rsid w:val="001E5FEE"/>
    <w:rsid w:val="001E7BE9"/>
    <w:rsid w:val="001F1966"/>
    <w:rsid w:val="001F7DDC"/>
    <w:rsid w:val="00200A8C"/>
    <w:rsid w:val="00202FF3"/>
    <w:rsid w:val="00204B42"/>
    <w:rsid w:val="0021467A"/>
    <w:rsid w:val="0021738F"/>
    <w:rsid w:val="00220201"/>
    <w:rsid w:val="002214CA"/>
    <w:rsid w:val="00224891"/>
    <w:rsid w:val="00225024"/>
    <w:rsid w:val="00226AA1"/>
    <w:rsid w:val="00226FB4"/>
    <w:rsid w:val="00227FBA"/>
    <w:rsid w:val="00233AC5"/>
    <w:rsid w:val="00242F41"/>
    <w:rsid w:val="00243881"/>
    <w:rsid w:val="0024778F"/>
    <w:rsid w:val="00256356"/>
    <w:rsid w:val="002609F5"/>
    <w:rsid w:val="00261775"/>
    <w:rsid w:val="00261FBB"/>
    <w:rsid w:val="00263087"/>
    <w:rsid w:val="00265149"/>
    <w:rsid w:val="00267799"/>
    <w:rsid w:val="00280E97"/>
    <w:rsid w:val="00282075"/>
    <w:rsid w:val="00283AB9"/>
    <w:rsid w:val="00287623"/>
    <w:rsid w:val="00291C5F"/>
    <w:rsid w:val="00292E82"/>
    <w:rsid w:val="00294960"/>
    <w:rsid w:val="002A6065"/>
    <w:rsid w:val="002A79C0"/>
    <w:rsid w:val="002B34C3"/>
    <w:rsid w:val="002B3BB1"/>
    <w:rsid w:val="002B470D"/>
    <w:rsid w:val="002B68C8"/>
    <w:rsid w:val="002C1E02"/>
    <w:rsid w:val="002C2477"/>
    <w:rsid w:val="002D0225"/>
    <w:rsid w:val="002D0D3A"/>
    <w:rsid w:val="002D20DA"/>
    <w:rsid w:val="002D31D0"/>
    <w:rsid w:val="002D602E"/>
    <w:rsid w:val="002E1AC4"/>
    <w:rsid w:val="002E2B50"/>
    <w:rsid w:val="002E3F4D"/>
    <w:rsid w:val="002E4451"/>
    <w:rsid w:val="002E7990"/>
    <w:rsid w:val="002F0E2F"/>
    <w:rsid w:val="002F21B3"/>
    <w:rsid w:val="002F63C5"/>
    <w:rsid w:val="002F743A"/>
    <w:rsid w:val="003004BE"/>
    <w:rsid w:val="00300783"/>
    <w:rsid w:val="00300D15"/>
    <w:rsid w:val="00301206"/>
    <w:rsid w:val="00301E03"/>
    <w:rsid w:val="00302C70"/>
    <w:rsid w:val="00304E09"/>
    <w:rsid w:val="003100BE"/>
    <w:rsid w:val="00311BDF"/>
    <w:rsid w:val="00312554"/>
    <w:rsid w:val="003131C4"/>
    <w:rsid w:val="0031667C"/>
    <w:rsid w:val="003178EB"/>
    <w:rsid w:val="003233EC"/>
    <w:rsid w:val="003235B7"/>
    <w:rsid w:val="00327E34"/>
    <w:rsid w:val="003348D8"/>
    <w:rsid w:val="0033578F"/>
    <w:rsid w:val="00336369"/>
    <w:rsid w:val="00337511"/>
    <w:rsid w:val="00342BC6"/>
    <w:rsid w:val="00342BFB"/>
    <w:rsid w:val="00344E24"/>
    <w:rsid w:val="00345F7A"/>
    <w:rsid w:val="0034623A"/>
    <w:rsid w:val="003466E1"/>
    <w:rsid w:val="00347D5A"/>
    <w:rsid w:val="00347EB1"/>
    <w:rsid w:val="003538A6"/>
    <w:rsid w:val="003571CC"/>
    <w:rsid w:val="00360122"/>
    <w:rsid w:val="00362505"/>
    <w:rsid w:val="00367068"/>
    <w:rsid w:val="0037023C"/>
    <w:rsid w:val="00372F09"/>
    <w:rsid w:val="00373929"/>
    <w:rsid w:val="00374D2F"/>
    <w:rsid w:val="00374F53"/>
    <w:rsid w:val="003760CF"/>
    <w:rsid w:val="00377F93"/>
    <w:rsid w:val="003807B9"/>
    <w:rsid w:val="0038118D"/>
    <w:rsid w:val="0038292E"/>
    <w:rsid w:val="00393451"/>
    <w:rsid w:val="00394B76"/>
    <w:rsid w:val="00395549"/>
    <w:rsid w:val="0039613D"/>
    <w:rsid w:val="00397B8E"/>
    <w:rsid w:val="003A0745"/>
    <w:rsid w:val="003A0C09"/>
    <w:rsid w:val="003A1576"/>
    <w:rsid w:val="003A1E61"/>
    <w:rsid w:val="003A340D"/>
    <w:rsid w:val="003A3722"/>
    <w:rsid w:val="003A51AB"/>
    <w:rsid w:val="003A5B08"/>
    <w:rsid w:val="003B0FF0"/>
    <w:rsid w:val="003B1992"/>
    <w:rsid w:val="003B5419"/>
    <w:rsid w:val="003C0406"/>
    <w:rsid w:val="003C1DDB"/>
    <w:rsid w:val="003C7557"/>
    <w:rsid w:val="003D1CBB"/>
    <w:rsid w:val="003D4417"/>
    <w:rsid w:val="003D58C5"/>
    <w:rsid w:val="003D6DC3"/>
    <w:rsid w:val="003E3DE5"/>
    <w:rsid w:val="003E3E60"/>
    <w:rsid w:val="003E5495"/>
    <w:rsid w:val="003E5A58"/>
    <w:rsid w:val="003E609A"/>
    <w:rsid w:val="003F16AD"/>
    <w:rsid w:val="003F541A"/>
    <w:rsid w:val="00400750"/>
    <w:rsid w:val="00410ECD"/>
    <w:rsid w:val="004112A1"/>
    <w:rsid w:val="004126B7"/>
    <w:rsid w:val="00413395"/>
    <w:rsid w:val="004138BA"/>
    <w:rsid w:val="00413C8F"/>
    <w:rsid w:val="00415BEC"/>
    <w:rsid w:val="00415E2C"/>
    <w:rsid w:val="00422E01"/>
    <w:rsid w:val="004262E4"/>
    <w:rsid w:val="00430F94"/>
    <w:rsid w:val="004337CD"/>
    <w:rsid w:val="00440C7F"/>
    <w:rsid w:val="00441725"/>
    <w:rsid w:val="00442CFF"/>
    <w:rsid w:val="0044308A"/>
    <w:rsid w:val="00443737"/>
    <w:rsid w:val="004452EE"/>
    <w:rsid w:val="00450EA9"/>
    <w:rsid w:val="004516CB"/>
    <w:rsid w:val="00452806"/>
    <w:rsid w:val="004550E5"/>
    <w:rsid w:val="0046663E"/>
    <w:rsid w:val="0046712D"/>
    <w:rsid w:val="00467C97"/>
    <w:rsid w:val="004718C0"/>
    <w:rsid w:val="00472150"/>
    <w:rsid w:val="004737EF"/>
    <w:rsid w:val="00474C82"/>
    <w:rsid w:val="00475FFF"/>
    <w:rsid w:val="00476C91"/>
    <w:rsid w:val="00481096"/>
    <w:rsid w:val="00490976"/>
    <w:rsid w:val="00490BA7"/>
    <w:rsid w:val="004A5975"/>
    <w:rsid w:val="004B3051"/>
    <w:rsid w:val="004B388E"/>
    <w:rsid w:val="004B3D55"/>
    <w:rsid w:val="004B4495"/>
    <w:rsid w:val="004B4BEE"/>
    <w:rsid w:val="004B4E01"/>
    <w:rsid w:val="004C1856"/>
    <w:rsid w:val="004C277E"/>
    <w:rsid w:val="004C2B9D"/>
    <w:rsid w:val="004C5C10"/>
    <w:rsid w:val="004C64BD"/>
    <w:rsid w:val="004D0CCD"/>
    <w:rsid w:val="004D1948"/>
    <w:rsid w:val="004D1E3A"/>
    <w:rsid w:val="004D47EF"/>
    <w:rsid w:val="004D4BB1"/>
    <w:rsid w:val="004D4E3B"/>
    <w:rsid w:val="004D5BE1"/>
    <w:rsid w:val="004D5F3E"/>
    <w:rsid w:val="004E2AC8"/>
    <w:rsid w:val="004E3F36"/>
    <w:rsid w:val="004E5F8D"/>
    <w:rsid w:val="004F44F4"/>
    <w:rsid w:val="004F4978"/>
    <w:rsid w:val="004F49AD"/>
    <w:rsid w:val="004F6A92"/>
    <w:rsid w:val="00502BA1"/>
    <w:rsid w:val="0050633A"/>
    <w:rsid w:val="0050669B"/>
    <w:rsid w:val="0050741B"/>
    <w:rsid w:val="00507857"/>
    <w:rsid w:val="00507C40"/>
    <w:rsid w:val="00513484"/>
    <w:rsid w:val="00514390"/>
    <w:rsid w:val="00516554"/>
    <w:rsid w:val="005205EA"/>
    <w:rsid w:val="00525D5F"/>
    <w:rsid w:val="00530B7F"/>
    <w:rsid w:val="00531C79"/>
    <w:rsid w:val="005339F2"/>
    <w:rsid w:val="0053565C"/>
    <w:rsid w:val="005374B8"/>
    <w:rsid w:val="00541CD9"/>
    <w:rsid w:val="005423B6"/>
    <w:rsid w:val="00552401"/>
    <w:rsid w:val="005548B8"/>
    <w:rsid w:val="005556E6"/>
    <w:rsid w:val="00555CA2"/>
    <w:rsid w:val="00557325"/>
    <w:rsid w:val="00561473"/>
    <w:rsid w:val="00562C67"/>
    <w:rsid w:val="005634D4"/>
    <w:rsid w:val="00563AE6"/>
    <w:rsid w:val="0056487C"/>
    <w:rsid w:val="00565E69"/>
    <w:rsid w:val="00566CC6"/>
    <w:rsid w:val="005678DB"/>
    <w:rsid w:val="005715EF"/>
    <w:rsid w:val="00572CC6"/>
    <w:rsid w:val="00573606"/>
    <w:rsid w:val="00576A26"/>
    <w:rsid w:val="00581685"/>
    <w:rsid w:val="00584342"/>
    <w:rsid w:val="00587385"/>
    <w:rsid w:val="0059007C"/>
    <w:rsid w:val="005946C4"/>
    <w:rsid w:val="00596E48"/>
    <w:rsid w:val="00597CC1"/>
    <w:rsid w:val="00597EC6"/>
    <w:rsid w:val="005A202F"/>
    <w:rsid w:val="005A2656"/>
    <w:rsid w:val="005B2B88"/>
    <w:rsid w:val="005B5A28"/>
    <w:rsid w:val="005B72A3"/>
    <w:rsid w:val="005C1CFF"/>
    <w:rsid w:val="005C5DB4"/>
    <w:rsid w:val="005C74D4"/>
    <w:rsid w:val="005D08A9"/>
    <w:rsid w:val="005D6A57"/>
    <w:rsid w:val="005E21E7"/>
    <w:rsid w:val="005E2B69"/>
    <w:rsid w:val="005E3FCD"/>
    <w:rsid w:val="005E4DC5"/>
    <w:rsid w:val="005E529F"/>
    <w:rsid w:val="005E5A90"/>
    <w:rsid w:val="005E77FB"/>
    <w:rsid w:val="005F1C1D"/>
    <w:rsid w:val="005F40B0"/>
    <w:rsid w:val="005F786A"/>
    <w:rsid w:val="00604D55"/>
    <w:rsid w:val="006100F2"/>
    <w:rsid w:val="006114E1"/>
    <w:rsid w:val="00616748"/>
    <w:rsid w:val="00623ED0"/>
    <w:rsid w:val="00627AE1"/>
    <w:rsid w:val="006317F6"/>
    <w:rsid w:val="00634A0F"/>
    <w:rsid w:val="00642E19"/>
    <w:rsid w:val="00642F48"/>
    <w:rsid w:val="00644730"/>
    <w:rsid w:val="00644F23"/>
    <w:rsid w:val="0064607F"/>
    <w:rsid w:val="0064702D"/>
    <w:rsid w:val="00650D86"/>
    <w:rsid w:val="00651757"/>
    <w:rsid w:val="00652B04"/>
    <w:rsid w:val="0065368E"/>
    <w:rsid w:val="006550CD"/>
    <w:rsid w:val="006571AE"/>
    <w:rsid w:val="0066288D"/>
    <w:rsid w:val="0066322F"/>
    <w:rsid w:val="006638DB"/>
    <w:rsid w:val="00663BB8"/>
    <w:rsid w:val="00667F9A"/>
    <w:rsid w:val="00671028"/>
    <w:rsid w:val="00672299"/>
    <w:rsid w:val="00675165"/>
    <w:rsid w:val="006767C5"/>
    <w:rsid w:val="006773EE"/>
    <w:rsid w:val="00686463"/>
    <w:rsid w:val="006919D8"/>
    <w:rsid w:val="00692321"/>
    <w:rsid w:val="00692414"/>
    <w:rsid w:val="00692F23"/>
    <w:rsid w:val="00694D87"/>
    <w:rsid w:val="006A0A04"/>
    <w:rsid w:val="006A15AA"/>
    <w:rsid w:val="006A3A3A"/>
    <w:rsid w:val="006A7BD8"/>
    <w:rsid w:val="006B097B"/>
    <w:rsid w:val="006B7FC8"/>
    <w:rsid w:val="006C0CDC"/>
    <w:rsid w:val="006C1569"/>
    <w:rsid w:val="006C1744"/>
    <w:rsid w:val="006C1789"/>
    <w:rsid w:val="006C17F2"/>
    <w:rsid w:val="006C3165"/>
    <w:rsid w:val="006C321B"/>
    <w:rsid w:val="006C35C3"/>
    <w:rsid w:val="006C525A"/>
    <w:rsid w:val="006D00CF"/>
    <w:rsid w:val="006D170D"/>
    <w:rsid w:val="006D3564"/>
    <w:rsid w:val="006D75F2"/>
    <w:rsid w:val="006E2814"/>
    <w:rsid w:val="006F0F87"/>
    <w:rsid w:val="006F1540"/>
    <w:rsid w:val="006F1C56"/>
    <w:rsid w:val="006F20AD"/>
    <w:rsid w:val="007038B6"/>
    <w:rsid w:val="0070615B"/>
    <w:rsid w:val="0070770A"/>
    <w:rsid w:val="007079E4"/>
    <w:rsid w:val="0071060B"/>
    <w:rsid w:val="00710ACF"/>
    <w:rsid w:val="00710AF1"/>
    <w:rsid w:val="0071331E"/>
    <w:rsid w:val="00714CAC"/>
    <w:rsid w:val="0071735B"/>
    <w:rsid w:val="00720321"/>
    <w:rsid w:val="00723BCE"/>
    <w:rsid w:val="00731886"/>
    <w:rsid w:val="00735D8B"/>
    <w:rsid w:val="00736778"/>
    <w:rsid w:val="00736BFF"/>
    <w:rsid w:val="00737A18"/>
    <w:rsid w:val="0074131F"/>
    <w:rsid w:val="007423AD"/>
    <w:rsid w:val="00742D34"/>
    <w:rsid w:val="00744327"/>
    <w:rsid w:val="007504D0"/>
    <w:rsid w:val="00752A3A"/>
    <w:rsid w:val="007538B3"/>
    <w:rsid w:val="00764528"/>
    <w:rsid w:val="007658E2"/>
    <w:rsid w:val="00770DF4"/>
    <w:rsid w:val="007765C7"/>
    <w:rsid w:val="007769C4"/>
    <w:rsid w:val="0077792D"/>
    <w:rsid w:val="007812D1"/>
    <w:rsid w:val="00782E0A"/>
    <w:rsid w:val="00783BA9"/>
    <w:rsid w:val="00783BE3"/>
    <w:rsid w:val="00784FA1"/>
    <w:rsid w:val="00790E3B"/>
    <w:rsid w:val="00797AC2"/>
    <w:rsid w:val="00797C14"/>
    <w:rsid w:val="007B0BCC"/>
    <w:rsid w:val="007B0EC8"/>
    <w:rsid w:val="007B101C"/>
    <w:rsid w:val="007B75DE"/>
    <w:rsid w:val="007C143E"/>
    <w:rsid w:val="007D1334"/>
    <w:rsid w:val="007D1F60"/>
    <w:rsid w:val="007D2E15"/>
    <w:rsid w:val="007D3E49"/>
    <w:rsid w:val="007D40D8"/>
    <w:rsid w:val="007D61A6"/>
    <w:rsid w:val="007D6CC7"/>
    <w:rsid w:val="007D6FA8"/>
    <w:rsid w:val="007E1A68"/>
    <w:rsid w:val="007E2E14"/>
    <w:rsid w:val="007E3016"/>
    <w:rsid w:val="007E40D3"/>
    <w:rsid w:val="007E7E1B"/>
    <w:rsid w:val="007F288F"/>
    <w:rsid w:val="007F706D"/>
    <w:rsid w:val="007F7ECE"/>
    <w:rsid w:val="00800A40"/>
    <w:rsid w:val="00806779"/>
    <w:rsid w:val="008104AB"/>
    <w:rsid w:val="00811C5B"/>
    <w:rsid w:val="00814686"/>
    <w:rsid w:val="00814E7D"/>
    <w:rsid w:val="008155DE"/>
    <w:rsid w:val="00815EC6"/>
    <w:rsid w:val="0081690C"/>
    <w:rsid w:val="00824454"/>
    <w:rsid w:val="00825391"/>
    <w:rsid w:val="0082794D"/>
    <w:rsid w:val="008279A1"/>
    <w:rsid w:val="00830442"/>
    <w:rsid w:val="0083160C"/>
    <w:rsid w:val="00835E93"/>
    <w:rsid w:val="00837AA5"/>
    <w:rsid w:val="008415FE"/>
    <w:rsid w:val="008441B4"/>
    <w:rsid w:val="00844728"/>
    <w:rsid w:val="008476CF"/>
    <w:rsid w:val="00856AD7"/>
    <w:rsid w:val="008605F9"/>
    <w:rsid w:val="00860804"/>
    <w:rsid w:val="00860FA4"/>
    <w:rsid w:val="00861627"/>
    <w:rsid w:val="00861F47"/>
    <w:rsid w:val="00862638"/>
    <w:rsid w:val="00863111"/>
    <w:rsid w:val="00865694"/>
    <w:rsid w:val="0086654F"/>
    <w:rsid w:val="0086707D"/>
    <w:rsid w:val="00871EF2"/>
    <w:rsid w:val="00873925"/>
    <w:rsid w:val="0087418F"/>
    <w:rsid w:val="008744D1"/>
    <w:rsid w:val="00875C65"/>
    <w:rsid w:val="00880EFE"/>
    <w:rsid w:val="0088403B"/>
    <w:rsid w:val="00885789"/>
    <w:rsid w:val="00886A58"/>
    <w:rsid w:val="00887C4A"/>
    <w:rsid w:val="0089010E"/>
    <w:rsid w:val="00891C57"/>
    <w:rsid w:val="00892851"/>
    <w:rsid w:val="00893914"/>
    <w:rsid w:val="0089452D"/>
    <w:rsid w:val="008A6064"/>
    <w:rsid w:val="008A71A8"/>
    <w:rsid w:val="008B4EED"/>
    <w:rsid w:val="008B5BF6"/>
    <w:rsid w:val="008B6437"/>
    <w:rsid w:val="008B6A01"/>
    <w:rsid w:val="008B6E3C"/>
    <w:rsid w:val="008B6FAE"/>
    <w:rsid w:val="008B731C"/>
    <w:rsid w:val="008C41FD"/>
    <w:rsid w:val="008C43E0"/>
    <w:rsid w:val="008C4FD8"/>
    <w:rsid w:val="008D0BDC"/>
    <w:rsid w:val="008D1562"/>
    <w:rsid w:val="008D21AC"/>
    <w:rsid w:val="008D56E3"/>
    <w:rsid w:val="008D5B16"/>
    <w:rsid w:val="008D68A5"/>
    <w:rsid w:val="008D72F2"/>
    <w:rsid w:val="008E01AB"/>
    <w:rsid w:val="008E0C30"/>
    <w:rsid w:val="008E1782"/>
    <w:rsid w:val="008E1BA7"/>
    <w:rsid w:val="008E7EB0"/>
    <w:rsid w:val="008F0B85"/>
    <w:rsid w:val="008F18B8"/>
    <w:rsid w:val="008F46C4"/>
    <w:rsid w:val="008F4A02"/>
    <w:rsid w:val="008F63AE"/>
    <w:rsid w:val="009008B9"/>
    <w:rsid w:val="009032CB"/>
    <w:rsid w:val="0091078F"/>
    <w:rsid w:val="00911AD7"/>
    <w:rsid w:val="00912B1C"/>
    <w:rsid w:val="0091383D"/>
    <w:rsid w:val="00914EE1"/>
    <w:rsid w:val="009158E3"/>
    <w:rsid w:val="009203AA"/>
    <w:rsid w:val="00921F36"/>
    <w:rsid w:val="009235CD"/>
    <w:rsid w:val="00923B5A"/>
    <w:rsid w:val="0092502A"/>
    <w:rsid w:val="0093334C"/>
    <w:rsid w:val="009354CB"/>
    <w:rsid w:val="00936C20"/>
    <w:rsid w:val="009400FA"/>
    <w:rsid w:val="00941C96"/>
    <w:rsid w:val="00944F20"/>
    <w:rsid w:val="00945BE6"/>
    <w:rsid w:val="0095284A"/>
    <w:rsid w:val="00952DE2"/>
    <w:rsid w:val="00953621"/>
    <w:rsid w:val="00957009"/>
    <w:rsid w:val="00962957"/>
    <w:rsid w:val="0096637E"/>
    <w:rsid w:val="00967873"/>
    <w:rsid w:val="00967E72"/>
    <w:rsid w:val="00972D23"/>
    <w:rsid w:val="00975840"/>
    <w:rsid w:val="00982DA0"/>
    <w:rsid w:val="00984C10"/>
    <w:rsid w:val="00987127"/>
    <w:rsid w:val="00987FBB"/>
    <w:rsid w:val="00990264"/>
    <w:rsid w:val="00993B90"/>
    <w:rsid w:val="00995F88"/>
    <w:rsid w:val="009976FF"/>
    <w:rsid w:val="00997760"/>
    <w:rsid w:val="009A315D"/>
    <w:rsid w:val="009A5C81"/>
    <w:rsid w:val="009A77DA"/>
    <w:rsid w:val="009B148C"/>
    <w:rsid w:val="009B54A2"/>
    <w:rsid w:val="009B6E87"/>
    <w:rsid w:val="009C5143"/>
    <w:rsid w:val="009C6824"/>
    <w:rsid w:val="009D12D7"/>
    <w:rsid w:val="009D3485"/>
    <w:rsid w:val="009D3CBC"/>
    <w:rsid w:val="009D5D72"/>
    <w:rsid w:val="009E2112"/>
    <w:rsid w:val="009E3E42"/>
    <w:rsid w:val="009E4651"/>
    <w:rsid w:val="009E7068"/>
    <w:rsid w:val="009F0097"/>
    <w:rsid w:val="009F1F81"/>
    <w:rsid w:val="009F3150"/>
    <w:rsid w:val="009F39B5"/>
    <w:rsid w:val="009F3CB4"/>
    <w:rsid w:val="009F4338"/>
    <w:rsid w:val="009F7C70"/>
    <w:rsid w:val="00A022B3"/>
    <w:rsid w:val="00A05D50"/>
    <w:rsid w:val="00A11B9E"/>
    <w:rsid w:val="00A171E1"/>
    <w:rsid w:val="00A2492B"/>
    <w:rsid w:val="00A26A22"/>
    <w:rsid w:val="00A272F4"/>
    <w:rsid w:val="00A27F4F"/>
    <w:rsid w:val="00A318A0"/>
    <w:rsid w:val="00A3201A"/>
    <w:rsid w:val="00A330CE"/>
    <w:rsid w:val="00A337B9"/>
    <w:rsid w:val="00A3400C"/>
    <w:rsid w:val="00A3465A"/>
    <w:rsid w:val="00A3567A"/>
    <w:rsid w:val="00A41129"/>
    <w:rsid w:val="00A41C9B"/>
    <w:rsid w:val="00A435D9"/>
    <w:rsid w:val="00A43608"/>
    <w:rsid w:val="00A43A24"/>
    <w:rsid w:val="00A43D5E"/>
    <w:rsid w:val="00A4525F"/>
    <w:rsid w:val="00A45D89"/>
    <w:rsid w:val="00A50FAD"/>
    <w:rsid w:val="00A515D6"/>
    <w:rsid w:val="00A51B5A"/>
    <w:rsid w:val="00A52C56"/>
    <w:rsid w:val="00A558C2"/>
    <w:rsid w:val="00A5622B"/>
    <w:rsid w:val="00A636BA"/>
    <w:rsid w:val="00A63F16"/>
    <w:rsid w:val="00A64E28"/>
    <w:rsid w:val="00A7052B"/>
    <w:rsid w:val="00A72655"/>
    <w:rsid w:val="00A75055"/>
    <w:rsid w:val="00A77FF3"/>
    <w:rsid w:val="00A80F45"/>
    <w:rsid w:val="00A83CCE"/>
    <w:rsid w:val="00A84B29"/>
    <w:rsid w:val="00A86DB9"/>
    <w:rsid w:val="00A96105"/>
    <w:rsid w:val="00AA2112"/>
    <w:rsid w:val="00AA49C4"/>
    <w:rsid w:val="00AA739D"/>
    <w:rsid w:val="00AB07F2"/>
    <w:rsid w:val="00AB0916"/>
    <w:rsid w:val="00AB31FA"/>
    <w:rsid w:val="00AB4657"/>
    <w:rsid w:val="00AB7DB9"/>
    <w:rsid w:val="00AC2456"/>
    <w:rsid w:val="00AC5A0E"/>
    <w:rsid w:val="00AD4BD1"/>
    <w:rsid w:val="00AD56A7"/>
    <w:rsid w:val="00AD59F0"/>
    <w:rsid w:val="00AD6700"/>
    <w:rsid w:val="00AE1D59"/>
    <w:rsid w:val="00AE3153"/>
    <w:rsid w:val="00AE62A8"/>
    <w:rsid w:val="00AF02A0"/>
    <w:rsid w:val="00AF29A2"/>
    <w:rsid w:val="00AF3ED8"/>
    <w:rsid w:val="00AF5A95"/>
    <w:rsid w:val="00B02F2B"/>
    <w:rsid w:val="00B03235"/>
    <w:rsid w:val="00B0389F"/>
    <w:rsid w:val="00B04D0D"/>
    <w:rsid w:val="00B04FC6"/>
    <w:rsid w:val="00B053FD"/>
    <w:rsid w:val="00B05B18"/>
    <w:rsid w:val="00B066A8"/>
    <w:rsid w:val="00B06739"/>
    <w:rsid w:val="00B06C93"/>
    <w:rsid w:val="00B06EA3"/>
    <w:rsid w:val="00B104D4"/>
    <w:rsid w:val="00B10595"/>
    <w:rsid w:val="00B12D3C"/>
    <w:rsid w:val="00B16FC0"/>
    <w:rsid w:val="00B20E3A"/>
    <w:rsid w:val="00B217AF"/>
    <w:rsid w:val="00B21D0F"/>
    <w:rsid w:val="00B23567"/>
    <w:rsid w:val="00B237CD"/>
    <w:rsid w:val="00B260B4"/>
    <w:rsid w:val="00B26C31"/>
    <w:rsid w:val="00B347F4"/>
    <w:rsid w:val="00B37BDE"/>
    <w:rsid w:val="00B43604"/>
    <w:rsid w:val="00B43F43"/>
    <w:rsid w:val="00B4572C"/>
    <w:rsid w:val="00B46936"/>
    <w:rsid w:val="00B472A6"/>
    <w:rsid w:val="00B57343"/>
    <w:rsid w:val="00B6199B"/>
    <w:rsid w:val="00B62DD2"/>
    <w:rsid w:val="00B64D72"/>
    <w:rsid w:val="00B713E6"/>
    <w:rsid w:val="00B7228D"/>
    <w:rsid w:val="00B73931"/>
    <w:rsid w:val="00B73BD1"/>
    <w:rsid w:val="00B75814"/>
    <w:rsid w:val="00B760D8"/>
    <w:rsid w:val="00B76205"/>
    <w:rsid w:val="00B83A23"/>
    <w:rsid w:val="00B83B83"/>
    <w:rsid w:val="00B83FDF"/>
    <w:rsid w:val="00B84C90"/>
    <w:rsid w:val="00B84E9E"/>
    <w:rsid w:val="00B90283"/>
    <w:rsid w:val="00B908F1"/>
    <w:rsid w:val="00B92CDC"/>
    <w:rsid w:val="00B946BB"/>
    <w:rsid w:val="00B977E0"/>
    <w:rsid w:val="00BA5DF4"/>
    <w:rsid w:val="00BA621A"/>
    <w:rsid w:val="00BA6DD6"/>
    <w:rsid w:val="00BB0F18"/>
    <w:rsid w:val="00BB18FC"/>
    <w:rsid w:val="00BB1EA6"/>
    <w:rsid w:val="00BB4354"/>
    <w:rsid w:val="00BB4B01"/>
    <w:rsid w:val="00BB74E2"/>
    <w:rsid w:val="00BC0984"/>
    <w:rsid w:val="00BC2666"/>
    <w:rsid w:val="00BC313B"/>
    <w:rsid w:val="00BC3D53"/>
    <w:rsid w:val="00BC408C"/>
    <w:rsid w:val="00BD2F28"/>
    <w:rsid w:val="00BD5226"/>
    <w:rsid w:val="00BD5282"/>
    <w:rsid w:val="00BD53F7"/>
    <w:rsid w:val="00BD7405"/>
    <w:rsid w:val="00BE3DC8"/>
    <w:rsid w:val="00BE60ED"/>
    <w:rsid w:val="00BF0A50"/>
    <w:rsid w:val="00BF2EAD"/>
    <w:rsid w:val="00BF326D"/>
    <w:rsid w:val="00BF4817"/>
    <w:rsid w:val="00BF6923"/>
    <w:rsid w:val="00BF7EFF"/>
    <w:rsid w:val="00C0003A"/>
    <w:rsid w:val="00C02EFB"/>
    <w:rsid w:val="00C0338D"/>
    <w:rsid w:val="00C0479E"/>
    <w:rsid w:val="00C05CD6"/>
    <w:rsid w:val="00C11074"/>
    <w:rsid w:val="00C1131E"/>
    <w:rsid w:val="00C13CA9"/>
    <w:rsid w:val="00C14C56"/>
    <w:rsid w:val="00C14DB1"/>
    <w:rsid w:val="00C164BF"/>
    <w:rsid w:val="00C2088E"/>
    <w:rsid w:val="00C20F9F"/>
    <w:rsid w:val="00C21091"/>
    <w:rsid w:val="00C22539"/>
    <w:rsid w:val="00C24E31"/>
    <w:rsid w:val="00C25AAC"/>
    <w:rsid w:val="00C26ADC"/>
    <w:rsid w:val="00C26CE4"/>
    <w:rsid w:val="00C27B9A"/>
    <w:rsid w:val="00C30724"/>
    <w:rsid w:val="00C33B6F"/>
    <w:rsid w:val="00C3637F"/>
    <w:rsid w:val="00C36DDB"/>
    <w:rsid w:val="00C40D07"/>
    <w:rsid w:val="00C415EA"/>
    <w:rsid w:val="00C44850"/>
    <w:rsid w:val="00C44DA1"/>
    <w:rsid w:val="00C47A9E"/>
    <w:rsid w:val="00C505EE"/>
    <w:rsid w:val="00C51900"/>
    <w:rsid w:val="00C55BEA"/>
    <w:rsid w:val="00C56CA2"/>
    <w:rsid w:val="00C60157"/>
    <w:rsid w:val="00C6263E"/>
    <w:rsid w:val="00C6771E"/>
    <w:rsid w:val="00C72AE1"/>
    <w:rsid w:val="00C8391B"/>
    <w:rsid w:val="00C83A1F"/>
    <w:rsid w:val="00C843A2"/>
    <w:rsid w:val="00C87466"/>
    <w:rsid w:val="00CA46FA"/>
    <w:rsid w:val="00CA4949"/>
    <w:rsid w:val="00CB0216"/>
    <w:rsid w:val="00CB386C"/>
    <w:rsid w:val="00CC2313"/>
    <w:rsid w:val="00CC470A"/>
    <w:rsid w:val="00CC666E"/>
    <w:rsid w:val="00CC7580"/>
    <w:rsid w:val="00CD0691"/>
    <w:rsid w:val="00CD15DD"/>
    <w:rsid w:val="00CD32BC"/>
    <w:rsid w:val="00CD545A"/>
    <w:rsid w:val="00CE1C1E"/>
    <w:rsid w:val="00CE2875"/>
    <w:rsid w:val="00CE2958"/>
    <w:rsid w:val="00CE2A99"/>
    <w:rsid w:val="00CE4A37"/>
    <w:rsid w:val="00CE50C0"/>
    <w:rsid w:val="00CE5E47"/>
    <w:rsid w:val="00CF0244"/>
    <w:rsid w:val="00CF2F95"/>
    <w:rsid w:val="00CF36B1"/>
    <w:rsid w:val="00CF6DC0"/>
    <w:rsid w:val="00D0692E"/>
    <w:rsid w:val="00D15EF2"/>
    <w:rsid w:val="00D21353"/>
    <w:rsid w:val="00D27D5F"/>
    <w:rsid w:val="00D314FE"/>
    <w:rsid w:val="00D33774"/>
    <w:rsid w:val="00D40649"/>
    <w:rsid w:val="00D436E0"/>
    <w:rsid w:val="00D43B0E"/>
    <w:rsid w:val="00D44EEB"/>
    <w:rsid w:val="00D45741"/>
    <w:rsid w:val="00D46142"/>
    <w:rsid w:val="00D4616A"/>
    <w:rsid w:val="00D51F2A"/>
    <w:rsid w:val="00D5714D"/>
    <w:rsid w:val="00D600F2"/>
    <w:rsid w:val="00D704B8"/>
    <w:rsid w:val="00D70E69"/>
    <w:rsid w:val="00D7246F"/>
    <w:rsid w:val="00D726C9"/>
    <w:rsid w:val="00D75765"/>
    <w:rsid w:val="00D76B06"/>
    <w:rsid w:val="00D814D4"/>
    <w:rsid w:val="00D81579"/>
    <w:rsid w:val="00D8243E"/>
    <w:rsid w:val="00D82CB1"/>
    <w:rsid w:val="00D85492"/>
    <w:rsid w:val="00D859C5"/>
    <w:rsid w:val="00D86117"/>
    <w:rsid w:val="00D86C1C"/>
    <w:rsid w:val="00D87F5E"/>
    <w:rsid w:val="00D90837"/>
    <w:rsid w:val="00D90DA1"/>
    <w:rsid w:val="00D92F17"/>
    <w:rsid w:val="00D956EA"/>
    <w:rsid w:val="00D96B9C"/>
    <w:rsid w:val="00D97CC3"/>
    <w:rsid w:val="00D97D73"/>
    <w:rsid w:val="00DA1DFB"/>
    <w:rsid w:val="00DA3AB8"/>
    <w:rsid w:val="00DA5965"/>
    <w:rsid w:val="00DB0B32"/>
    <w:rsid w:val="00DB15C5"/>
    <w:rsid w:val="00DB26C4"/>
    <w:rsid w:val="00DB2B16"/>
    <w:rsid w:val="00DB33DF"/>
    <w:rsid w:val="00DB4A32"/>
    <w:rsid w:val="00DB64A8"/>
    <w:rsid w:val="00DB7327"/>
    <w:rsid w:val="00DC0CB1"/>
    <w:rsid w:val="00DC159C"/>
    <w:rsid w:val="00DC34C6"/>
    <w:rsid w:val="00DC39FC"/>
    <w:rsid w:val="00DD05D6"/>
    <w:rsid w:val="00DD1856"/>
    <w:rsid w:val="00DD2E92"/>
    <w:rsid w:val="00DD7479"/>
    <w:rsid w:val="00DE2624"/>
    <w:rsid w:val="00DE3F5E"/>
    <w:rsid w:val="00DE41FA"/>
    <w:rsid w:val="00DF068A"/>
    <w:rsid w:val="00DF14FF"/>
    <w:rsid w:val="00DF1C2A"/>
    <w:rsid w:val="00DF2647"/>
    <w:rsid w:val="00DF373E"/>
    <w:rsid w:val="00DF7AC4"/>
    <w:rsid w:val="00E00BDE"/>
    <w:rsid w:val="00E0165B"/>
    <w:rsid w:val="00E03BCD"/>
    <w:rsid w:val="00E052FD"/>
    <w:rsid w:val="00E053AD"/>
    <w:rsid w:val="00E06956"/>
    <w:rsid w:val="00E072E5"/>
    <w:rsid w:val="00E07B0F"/>
    <w:rsid w:val="00E16090"/>
    <w:rsid w:val="00E22FA7"/>
    <w:rsid w:val="00E26419"/>
    <w:rsid w:val="00E26552"/>
    <w:rsid w:val="00E30359"/>
    <w:rsid w:val="00E313F3"/>
    <w:rsid w:val="00E3409E"/>
    <w:rsid w:val="00E367B8"/>
    <w:rsid w:val="00E41E9F"/>
    <w:rsid w:val="00E44958"/>
    <w:rsid w:val="00E4735B"/>
    <w:rsid w:val="00E47D20"/>
    <w:rsid w:val="00E51A2C"/>
    <w:rsid w:val="00E52CDB"/>
    <w:rsid w:val="00E53820"/>
    <w:rsid w:val="00E5414B"/>
    <w:rsid w:val="00E547C1"/>
    <w:rsid w:val="00E56EAE"/>
    <w:rsid w:val="00E60801"/>
    <w:rsid w:val="00E613BD"/>
    <w:rsid w:val="00E614AF"/>
    <w:rsid w:val="00E6503E"/>
    <w:rsid w:val="00E669FF"/>
    <w:rsid w:val="00E7275A"/>
    <w:rsid w:val="00E730AC"/>
    <w:rsid w:val="00E740E7"/>
    <w:rsid w:val="00E93185"/>
    <w:rsid w:val="00E95E78"/>
    <w:rsid w:val="00E96747"/>
    <w:rsid w:val="00EA2DA5"/>
    <w:rsid w:val="00EA4B72"/>
    <w:rsid w:val="00EA4ED5"/>
    <w:rsid w:val="00EA6BEE"/>
    <w:rsid w:val="00EA7AED"/>
    <w:rsid w:val="00EB00C8"/>
    <w:rsid w:val="00EB395E"/>
    <w:rsid w:val="00EB5526"/>
    <w:rsid w:val="00EB5F28"/>
    <w:rsid w:val="00EC0E28"/>
    <w:rsid w:val="00EC3EB5"/>
    <w:rsid w:val="00EC6578"/>
    <w:rsid w:val="00EC72AA"/>
    <w:rsid w:val="00ED53AA"/>
    <w:rsid w:val="00ED58DA"/>
    <w:rsid w:val="00ED7955"/>
    <w:rsid w:val="00EE75CC"/>
    <w:rsid w:val="00EF194C"/>
    <w:rsid w:val="00EF1D82"/>
    <w:rsid w:val="00EF2B22"/>
    <w:rsid w:val="00EF41AC"/>
    <w:rsid w:val="00EF41CD"/>
    <w:rsid w:val="00EF41E7"/>
    <w:rsid w:val="00EF79B5"/>
    <w:rsid w:val="00F0001F"/>
    <w:rsid w:val="00F00552"/>
    <w:rsid w:val="00F01F11"/>
    <w:rsid w:val="00F066F5"/>
    <w:rsid w:val="00F10C4B"/>
    <w:rsid w:val="00F10F1F"/>
    <w:rsid w:val="00F13579"/>
    <w:rsid w:val="00F1425C"/>
    <w:rsid w:val="00F14392"/>
    <w:rsid w:val="00F26087"/>
    <w:rsid w:val="00F304B3"/>
    <w:rsid w:val="00F3119D"/>
    <w:rsid w:val="00F3148D"/>
    <w:rsid w:val="00F34EF9"/>
    <w:rsid w:val="00F35199"/>
    <w:rsid w:val="00F36BA3"/>
    <w:rsid w:val="00F462A0"/>
    <w:rsid w:val="00F463C9"/>
    <w:rsid w:val="00F463F5"/>
    <w:rsid w:val="00F46889"/>
    <w:rsid w:val="00F476C8"/>
    <w:rsid w:val="00F52024"/>
    <w:rsid w:val="00F52585"/>
    <w:rsid w:val="00F53D50"/>
    <w:rsid w:val="00F61A8A"/>
    <w:rsid w:val="00F62A63"/>
    <w:rsid w:val="00F63E6E"/>
    <w:rsid w:val="00F64C5B"/>
    <w:rsid w:val="00F64EB3"/>
    <w:rsid w:val="00F66EFD"/>
    <w:rsid w:val="00F6761E"/>
    <w:rsid w:val="00F700E9"/>
    <w:rsid w:val="00F7151E"/>
    <w:rsid w:val="00F72076"/>
    <w:rsid w:val="00F7452E"/>
    <w:rsid w:val="00F755C4"/>
    <w:rsid w:val="00F762F0"/>
    <w:rsid w:val="00F87564"/>
    <w:rsid w:val="00F8757F"/>
    <w:rsid w:val="00F8798A"/>
    <w:rsid w:val="00F90782"/>
    <w:rsid w:val="00F90D5D"/>
    <w:rsid w:val="00F9269E"/>
    <w:rsid w:val="00F954B5"/>
    <w:rsid w:val="00F95938"/>
    <w:rsid w:val="00F96F41"/>
    <w:rsid w:val="00FA14B4"/>
    <w:rsid w:val="00FA2BA2"/>
    <w:rsid w:val="00FA3C38"/>
    <w:rsid w:val="00FA428F"/>
    <w:rsid w:val="00FA53DA"/>
    <w:rsid w:val="00FA5D5B"/>
    <w:rsid w:val="00FA78F4"/>
    <w:rsid w:val="00FA7A87"/>
    <w:rsid w:val="00FA7B3F"/>
    <w:rsid w:val="00FB0A04"/>
    <w:rsid w:val="00FB22A2"/>
    <w:rsid w:val="00FB29EB"/>
    <w:rsid w:val="00FB6724"/>
    <w:rsid w:val="00FC375F"/>
    <w:rsid w:val="00FC3A8F"/>
    <w:rsid w:val="00FC5E10"/>
    <w:rsid w:val="00FC6DDF"/>
    <w:rsid w:val="00FD18FF"/>
    <w:rsid w:val="00FD258B"/>
    <w:rsid w:val="00FD2AE8"/>
    <w:rsid w:val="00FD2FC0"/>
    <w:rsid w:val="00FD4D55"/>
    <w:rsid w:val="00FD6D8F"/>
    <w:rsid w:val="00FD7239"/>
    <w:rsid w:val="00FE0B58"/>
    <w:rsid w:val="00FE1B35"/>
    <w:rsid w:val="00FE47D1"/>
    <w:rsid w:val="00FE4F45"/>
    <w:rsid w:val="00FE6368"/>
    <w:rsid w:val="00FE6D9D"/>
    <w:rsid w:val="00FF16EC"/>
    <w:rsid w:val="00FF319F"/>
    <w:rsid w:val="00FF5B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EFA024C"/>
  <w15:docId w15:val="{4EDA8068-1817-401E-BBDD-A225BF2CE7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704B8"/>
    <w:pPr>
      <w:jc w:val="both"/>
    </w:pPr>
    <w:rPr>
      <w:rFonts w:eastAsia="Times New Roman"/>
      <w:szCs w:val="24"/>
      <w:lang w:val="hr-HR" w:eastAsia="hr-HR"/>
    </w:rPr>
  </w:style>
  <w:style w:type="paragraph" w:styleId="Heading1">
    <w:name w:val="heading 1"/>
    <w:basedOn w:val="Normal"/>
    <w:next w:val="Normal"/>
    <w:link w:val="Heading1Char"/>
    <w:uiPriority w:val="9"/>
    <w:qFormat/>
    <w:rsid w:val="003571CC"/>
    <w:pPr>
      <w:keepNext/>
      <w:keepLines/>
      <w:outlineLvl w:val="0"/>
    </w:pPr>
    <w:rPr>
      <w:rFonts w:ascii="Arial" w:hAnsi="Arial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3571CC"/>
    <w:pPr>
      <w:keepNext/>
      <w:keepLines/>
      <w:outlineLvl w:val="1"/>
    </w:pPr>
    <w:rPr>
      <w:rFonts w:ascii="Arial" w:hAnsi="Arial"/>
      <w:b/>
      <w:bCs/>
      <w:color w:val="000000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3571CC"/>
    <w:rPr>
      <w:rFonts w:ascii="Arial" w:eastAsia="Times New Roman" w:hAnsi="Arial" w:cs="Times New Roman"/>
      <w:b/>
      <w:bCs/>
      <w:sz w:val="28"/>
      <w:szCs w:val="28"/>
    </w:rPr>
  </w:style>
  <w:style w:type="character" w:customStyle="1" w:styleId="Heading2Char">
    <w:name w:val="Heading 2 Char"/>
    <w:link w:val="Heading2"/>
    <w:uiPriority w:val="9"/>
    <w:semiHidden/>
    <w:rsid w:val="003571CC"/>
    <w:rPr>
      <w:rFonts w:ascii="Arial" w:eastAsia="Times New Roman" w:hAnsi="Arial" w:cs="Times New Roman"/>
      <w:b/>
      <w:bCs/>
      <w:color w:val="000000"/>
      <w:sz w:val="26"/>
      <w:szCs w:val="26"/>
    </w:rPr>
  </w:style>
  <w:style w:type="table" w:styleId="TableGrid">
    <w:name w:val="Table Grid"/>
    <w:basedOn w:val="TableNormal"/>
    <w:rsid w:val="007F288F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HeaderChar">
    <w:name w:val="Header Char"/>
    <w:link w:val="Head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Footer">
    <w:name w:val="footer"/>
    <w:basedOn w:val="Normal"/>
    <w:link w:val="Foot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FooterChar">
    <w:name w:val="Footer Char"/>
    <w:link w:val="Foot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F288F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F288F"/>
    <w:rPr>
      <w:rFonts w:ascii="Tahoma" w:eastAsia="Times New Roman" w:hAnsi="Tahoma" w:cs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/>
    <w:rsid w:val="00972D23"/>
    <w:pPr>
      <w:ind w:left="720"/>
      <w:contextualSpacing/>
    </w:pPr>
  </w:style>
  <w:style w:type="paragraph" w:styleId="NormalWeb">
    <w:name w:val="Normal (Web)"/>
    <w:basedOn w:val="Normal"/>
    <w:uiPriority w:val="99"/>
    <w:rsid w:val="00183209"/>
    <w:pPr>
      <w:spacing w:before="100" w:beforeAutospacing="1" w:after="100" w:afterAutospacing="1"/>
    </w:pPr>
    <w:rPr>
      <w:rFonts w:ascii="Times New Roman" w:hAnsi="Times New Roman"/>
    </w:rPr>
  </w:style>
  <w:style w:type="paragraph" w:styleId="NoSpacing">
    <w:name w:val="No Spacing"/>
    <w:uiPriority w:val="1"/>
    <w:qFormat/>
    <w:rsid w:val="00B64D72"/>
    <w:rPr>
      <w:rFonts w:eastAsia="Times New Roman"/>
      <w:szCs w:val="24"/>
      <w:lang w:val="hr-HR" w:eastAsia="hr-HR"/>
    </w:rPr>
  </w:style>
  <w:style w:type="paragraph" w:customStyle="1" w:styleId="Razred">
    <w:name w:val="_Razred"/>
    <w:basedOn w:val="Normal"/>
    <w:qFormat/>
    <w:rsid w:val="0064702D"/>
    <w:rPr>
      <w:rFonts w:cs="Arial"/>
      <w:b/>
      <w:i/>
      <w:color w:val="44546A" w:themeColor="text2"/>
      <w:szCs w:val="20"/>
    </w:rPr>
  </w:style>
  <w:style w:type="paragraph" w:customStyle="1" w:styleId="Razrednaslov">
    <w:name w:val="_Razred_naslov"/>
    <w:basedOn w:val="Normal"/>
    <w:qFormat/>
    <w:rsid w:val="0064702D"/>
    <w:pPr>
      <w:jc w:val="left"/>
    </w:pPr>
    <w:rPr>
      <w:b/>
      <w:color w:val="44546A" w:themeColor="text2"/>
      <w:sz w:val="22"/>
      <w:szCs w:val="22"/>
    </w:rPr>
  </w:style>
  <w:style w:type="paragraph" w:customStyle="1" w:styleId="Razredcentar">
    <w:name w:val="_Razred_centar"/>
    <w:basedOn w:val="Normal"/>
    <w:qFormat/>
    <w:rsid w:val="0064702D"/>
    <w:pPr>
      <w:jc w:val="center"/>
    </w:pPr>
    <w:rPr>
      <w:rFonts w:cs="Arial"/>
      <w:b/>
      <w:bCs/>
      <w:color w:val="44546A" w:themeColor="text2"/>
      <w:szCs w:val="20"/>
    </w:rPr>
  </w:style>
  <w:style w:type="paragraph" w:styleId="Revision">
    <w:name w:val="Revision"/>
    <w:hidden/>
    <w:uiPriority w:val="99"/>
    <w:semiHidden/>
    <w:rsid w:val="00837AA5"/>
    <w:rPr>
      <w:rFonts w:eastAsia="Times New Roman"/>
      <w:szCs w:val="24"/>
      <w:lang w:val="hr-HR" w:eastAsia="hr-HR"/>
    </w:rPr>
  </w:style>
  <w:style w:type="character" w:styleId="Hyperlink">
    <w:name w:val="Hyperlink"/>
    <w:basedOn w:val="DefaultParagraphFont"/>
    <w:uiPriority w:val="99"/>
    <w:unhideWhenUsed/>
    <w:rsid w:val="002C1E0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2C1E02"/>
    <w:rPr>
      <w:color w:val="954F72" w:themeColor="followedHyperlink"/>
      <w:u w:val="single"/>
    </w:rPr>
  </w:style>
  <w:style w:type="paragraph" w:customStyle="1" w:styleId="p1">
    <w:name w:val="p1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7"/>
      <w:szCs w:val="27"/>
      <w:lang w:val="en-US" w:eastAsia="en-US"/>
    </w:rPr>
  </w:style>
  <w:style w:type="paragraph" w:customStyle="1" w:styleId="p2">
    <w:name w:val="p2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4"/>
      <w:lang w:val="en-US" w:eastAsia="en-US"/>
    </w:rPr>
  </w:style>
  <w:style w:type="paragraph" w:customStyle="1" w:styleId="p3">
    <w:name w:val="p3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1">
    <w:name w:val="s1"/>
    <w:basedOn w:val="DefaultParagraphFont"/>
    <w:rsid w:val="001E46EC"/>
  </w:style>
  <w:style w:type="paragraph" w:customStyle="1" w:styleId="p4">
    <w:name w:val="p4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2">
    <w:name w:val="s2"/>
    <w:basedOn w:val="DefaultParagraphFont"/>
    <w:rsid w:val="001E46EC"/>
    <w:rPr>
      <w:rFonts w:ascii="Helvetica" w:hAnsi="Helvetica" w:hint="default"/>
      <w:color w:val="33CCCC"/>
      <w:sz w:val="24"/>
      <w:szCs w:val="24"/>
    </w:rPr>
  </w:style>
  <w:style w:type="character" w:customStyle="1" w:styleId="apple-converted-space">
    <w:name w:val="apple-converted-space"/>
    <w:basedOn w:val="DefaultParagraphFont"/>
    <w:rsid w:val="001E46EC"/>
  </w:style>
  <w:style w:type="paragraph" w:customStyle="1" w:styleId="p5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val="en-US" w:eastAsia="en-US"/>
    </w:rPr>
  </w:style>
  <w:style w:type="paragraph" w:customStyle="1" w:styleId="p6">
    <w:name w:val="p6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7">
    <w:name w:val="p7"/>
    <w:basedOn w:val="Normal"/>
    <w:rsid w:val="005B2B88"/>
    <w:pPr>
      <w:ind w:left="144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8">
    <w:name w:val="p8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9">
    <w:name w:val="p9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0">
    <w:name w:val="p10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1">
    <w:name w:val="p11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333333"/>
      <w:sz w:val="18"/>
      <w:szCs w:val="18"/>
      <w:lang w:val="en-US" w:eastAsia="en-US"/>
    </w:rPr>
  </w:style>
  <w:style w:type="paragraph" w:customStyle="1" w:styleId="p12">
    <w:name w:val="p12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3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4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val="en-US" w:eastAsia="en-US"/>
    </w:rPr>
  </w:style>
  <w:style w:type="paragraph" w:customStyle="1" w:styleId="p15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6">
    <w:name w:val="p16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17">
    <w:name w:val="p17"/>
    <w:basedOn w:val="Normal"/>
    <w:rsid w:val="005B2B88"/>
    <w:pPr>
      <w:jc w:val="left"/>
    </w:pPr>
    <w:rPr>
      <w:rFonts w:ascii="Arial" w:eastAsia="Calibri" w:hAnsi="Arial" w:cs="Arial"/>
      <w:color w:val="12234B"/>
      <w:sz w:val="24"/>
      <w:lang w:val="en-US" w:eastAsia="en-US"/>
    </w:rPr>
  </w:style>
  <w:style w:type="paragraph" w:customStyle="1" w:styleId="p18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val="en-US" w:eastAsia="en-US"/>
    </w:rPr>
  </w:style>
  <w:style w:type="paragraph" w:customStyle="1" w:styleId="p19">
    <w:name w:val="p19"/>
    <w:basedOn w:val="Normal"/>
    <w:rsid w:val="005B2B88"/>
    <w:pPr>
      <w:ind w:firstLine="36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0">
    <w:name w:val="p20"/>
    <w:basedOn w:val="Normal"/>
    <w:rsid w:val="005B2B88"/>
    <w:pPr>
      <w:ind w:left="420" w:hanging="4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1">
    <w:name w:val="p21"/>
    <w:basedOn w:val="Normal"/>
    <w:rsid w:val="005B2B88"/>
    <w:pPr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paragraph" w:customStyle="1" w:styleId="p22">
    <w:name w:val="p22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character" w:customStyle="1" w:styleId="s3">
    <w:name w:val="s3"/>
    <w:basedOn w:val="DefaultParagraphFont"/>
    <w:rsid w:val="005B2B88"/>
    <w:rPr>
      <w:rFonts w:ascii="Times New Roman" w:hAnsi="Times New Roman" w:cs="Times New Roman" w:hint="default"/>
      <w:sz w:val="18"/>
      <w:szCs w:val="18"/>
    </w:rPr>
  </w:style>
  <w:style w:type="character" w:customStyle="1" w:styleId="s4">
    <w:name w:val="s4"/>
    <w:basedOn w:val="DefaultParagraphFont"/>
    <w:rsid w:val="005B2B88"/>
    <w:rPr>
      <w:rFonts w:ascii="Arial" w:hAnsi="Arial" w:cs="Arial" w:hint="default"/>
      <w:sz w:val="18"/>
      <w:szCs w:val="18"/>
    </w:rPr>
  </w:style>
  <w:style w:type="character" w:customStyle="1" w:styleId="s5">
    <w:name w:val="s5"/>
    <w:basedOn w:val="DefaultParagraphFont"/>
    <w:rsid w:val="005B2B88"/>
    <w:rPr>
      <w:rFonts w:ascii="Times New Roman" w:hAnsi="Times New Roman" w:cs="Times New Roman" w:hint="default"/>
      <w:sz w:val="24"/>
      <w:szCs w:val="24"/>
    </w:rPr>
  </w:style>
  <w:style w:type="character" w:customStyle="1" w:styleId="s6">
    <w:name w:val="s6"/>
    <w:basedOn w:val="DefaultParagraphFont"/>
    <w:rsid w:val="005B2B88"/>
    <w:rPr>
      <w:color w:val="12234B"/>
    </w:rPr>
  </w:style>
  <w:style w:type="character" w:customStyle="1" w:styleId="s7">
    <w:name w:val="s7"/>
    <w:basedOn w:val="DefaultParagraphFont"/>
    <w:rsid w:val="005B2B88"/>
    <w:rPr>
      <w:rFonts w:ascii="Arial" w:hAnsi="Arial" w:cs="Arial" w:hint="default"/>
      <w:sz w:val="20"/>
      <w:szCs w:val="20"/>
    </w:rPr>
  </w:style>
  <w:style w:type="character" w:customStyle="1" w:styleId="s8">
    <w:name w:val="s8"/>
    <w:basedOn w:val="DefaultParagraphFont"/>
    <w:rsid w:val="005B2B88"/>
    <w:rPr>
      <w:rFonts w:ascii="Times New Roman" w:hAnsi="Times New Roman" w:cs="Times New Roman" w:hint="default"/>
      <w:sz w:val="14"/>
      <w:szCs w:val="14"/>
    </w:rPr>
  </w:style>
  <w:style w:type="character" w:customStyle="1" w:styleId="Nerijeenospominjanje1">
    <w:name w:val="Neriješeno spominjanje1"/>
    <w:basedOn w:val="DefaultParagraphFont"/>
    <w:uiPriority w:val="99"/>
    <w:rsid w:val="00572CC6"/>
    <w:rPr>
      <w:color w:val="605E5C"/>
      <w:shd w:val="clear" w:color="auto" w:fill="E1DFDD"/>
    </w:rPr>
  </w:style>
  <w:style w:type="character" w:styleId="PageNumber">
    <w:name w:val="page number"/>
    <w:basedOn w:val="DefaultParagraphFont"/>
    <w:uiPriority w:val="99"/>
    <w:semiHidden/>
    <w:unhideWhenUsed/>
    <w:rsid w:val="00572CC6"/>
  </w:style>
  <w:style w:type="character" w:styleId="UnresolvedMention">
    <w:name w:val="Unresolved Mention"/>
    <w:basedOn w:val="DefaultParagraphFont"/>
    <w:uiPriority w:val="99"/>
    <w:semiHidden/>
    <w:unhideWhenUsed/>
    <w:rsid w:val="00DC0CB1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86311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36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5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88388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66270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37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5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67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0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99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1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10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21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0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2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0569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69522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4095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32972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33816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99946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13719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859805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53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28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0335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36699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137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9737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2406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47074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39596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756096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57314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106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92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050916">
          <w:marLeft w:val="979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049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4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40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793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61683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52878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919729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670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0905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6966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69646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324472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46565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52191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938516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yperlink" Target="http://mindplus.cc/download-en.html" TargetMode="Externa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header" Target="header2.xml"/><Relationship Id="rId30" Type="http://schemas.openxmlformats.org/officeDocument/2006/relationships/header" Target="header3.xml"/><Relationship Id="rId8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erasmus-artie.eu" TargetMode="External"/><Relationship Id="rId1" Type="http://schemas.openxmlformats.org/officeDocument/2006/relationships/image" Target="media/image18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9.jpg"/><Relationship Id="rId1" Type="http://schemas.openxmlformats.org/officeDocument/2006/relationships/image" Target="media/image1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radi\Downloads\lessonplan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AEB2476F-4DA7-494A-AD0C-6194F8A7F69C}">
  <we:reference id="wa200003478" version="1.0.0.0" store="en-US" storeType="OMEX"/>
  <we:alternateReferences>
    <we:reference id="wa200003478" version="1.0.0.0" store="en-US" storeType="OMEX"/>
  </we:alternateReferences>
  <we:properties>
    <we:property name="draftId" value="&quot;445486ec-7442-42fe-b4a6-33dd66a373e5&quot;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4C4B41-6E81-40CB-9E76-F7C2197938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C:\Users\jradi\Downloads\lessonplan.dotx</Template>
  <TotalTime>256</TotalTime>
  <Pages>12</Pages>
  <Words>1364</Words>
  <Characters>7777</Characters>
  <Application>Microsoft Office Word</Application>
  <DocSecurity>0</DocSecurity>
  <Lines>64</Lines>
  <Paragraphs>18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9123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janko radigovic</dc:creator>
  <dc:description/>
  <cp:lastModifiedBy>Ivana Ružić</cp:lastModifiedBy>
  <cp:revision>4</cp:revision>
  <dcterms:created xsi:type="dcterms:W3CDTF">2022-09-01T10:40:00Z</dcterms:created>
  <dcterms:modified xsi:type="dcterms:W3CDTF">2023-06-12T16:45:00Z</dcterms:modified>
  <cp:category/>
</cp:coreProperties>
</file>